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270E2F" w14:textId="11A56F67" w:rsidR="004934E0" w:rsidRPr="00C04CFA" w:rsidRDefault="00EE1349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Delet</w:t>
      </w:r>
      <w:r w:rsidR="00167206">
        <w:rPr>
          <w:b/>
          <w:noProof/>
          <w:sz w:val="24"/>
        </w:rPr>
        <w:t>SA3</w:t>
      </w:r>
      <w:r w:rsidR="00EF0837">
        <w:rPr>
          <w:b/>
          <w:noProof/>
          <w:sz w:val="24"/>
        </w:rPr>
        <w:t>#95-LI</w:t>
      </w:r>
      <w:r w:rsidR="004934E0" w:rsidRPr="00C04CFA">
        <w:rPr>
          <w:b/>
          <w:bCs/>
          <w:sz w:val="22"/>
          <w:szCs w:val="22"/>
        </w:rPr>
        <w:tab/>
      </w:r>
      <w:r w:rsidR="00167206">
        <w:rPr>
          <w:b/>
          <w:bCs/>
          <w:sz w:val="22"/>
          <w:szCs w:val="22"/>
        </w:rPr>
        <w:t xml:space="preserve"> S3i2</w:t>
      </w:r>
      <w:r w:rsidR="00DD35C7">
        <w:rPr>
          <w:b/>
          <w:bCs/>
          <w:sz w:val="22"/>
          <w:szCs w:val="22"/>
        </w:rPr>
        <w:t>4</w:t>
      </w:r>
      <w:r w:rsidR="00473461">
        <w:rPr>
          <w:b/>
          <w:bCs/>
          <w:sz w:val="22"/>
          <w:szCs w:val="22"/>
        </w:rPr>
        <w:t>0</w:t>
      </w:r>
      <w:r w:rsidR="00032E8D">
        <w:rPr>
          <w:b/>
          <w:bCs/>
          <w:sz w:val="22"/>
          <w:szCs w:val="22"/>
        </w:rPr>
        <w:t>633</w:t>
      </w:r>
    </w:p>
    <w:p w14:paraId="7157F9DD" w14:textId="70443759" w:rsidR="004934E0" w:rsidRPr="00C04CFA" w:rsidRDefault="00D26E6D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Las Vegas</w:t>
      </w:r>
      <w:r w:rsidR="00DD35C7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October 29-November 1</w:t>
      </w:r>
      <w:r w:rsidR="00EF0837">
        <w:rPr>
          <w:b/>
          <w:noProof/>
          <w:sz w:val="24"/>
        </w:rPr>
        <w:t>,</w:t>
      </w:r>
      <w:r w:rsidR="00AD0B8D">
        <w:rPr>
          <w:b/>
          <w:noProof/>
          <w:sz w:val="24"/>
        </w:rPr>
        <w:t xml:space="preserve"> </w:t>
      </w:r>
      <w:r w:rsidR="00624F30">
        <w:rPr>
          <w:b/>
          <w:noProof/>
          <w:sz w:val="24"/>
        </w:rPr>
        <w:t>202</w:t>
      </w:r>
      <w:r w:rsidR="00AD0B8D"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1D543779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</w:t>
      </w:r>
    </w:p>
    <w:p w14:paraId="619D8F54" w14:textId="1A15904C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proofErr w:type="spellStart"/>
      <w:r w:rsidR="00DD35C7">
        <w:rPr>
          <w:b/>
          <w:sz w:val="22"/>
          <w:szCs w:val="22"/>
        </w:rPr>
        <w:t>pCR</w:t>
      </w:r>
      <w:proofErr w:type="spellEnd"/>
      <w:r w:rsidR="00DD35C7">
        <w:rPr>
          <w:b/>
          <w:sz w:val="22"/>
          <w:szCs w:val="22"/>
        </w:rPr>
        <w:t xml:space="preserve"> to TR 33.929-</w:t>
      </w:r>
      <w:r w:rsidR="008A55EB">
        <w:rPr>
          <w:b/>
          <w:sz w:val="22"/>
          <w:szCs w:val="22"/>
        </w:rPr>
        <w:t>8</w:t>
      </w:r>
      <w:r w:rsidR="00DD35C7">
        <w:rPr>
          <w:b/>
          <w:sz w:val="22"/>
          <w:szCs w:val="22"/>
        </w:rPr>
        <w:t xml:space="preserve">: </w:t>
      </w:r>
      <w:r w:rsidR="008A55EB">
        <w:rPr>
          <w:b/>
          <w:sz w:val="22"/>
          <w:szCs w:val="22"/>
        </w:rPr>
        <w:t xml:space="preserve">MMS LI </w:t>
      </w:r>
      <w:r w:rsidR="00EF0837">
        <w:rPr>
          <w:b/>
          <w:sz w:val="22"/>
          <w:szCs w:val="22"/>
        </w:rPr>
        <w:t xml:space="preserve">– scope of </w:t>
      </w:r>
      <w:r w:rsidR="004B30D7">
        <w:rPr>
          <w:b/>
          <w:sz w:val="22"/>
          <w:szCs w:val="22"/>
        </w:rPr>
        <w:t xml:space="preserve">MMS messages </w:t>
      </w:r>
      <w:r w:rsidR="00504135">
        <w:rPr>
          <w:b/>
          <w:sz w:val="22"/>
          <w:szCs w:val="22"/>
        </w:rPr>
        <w:t>– Part I</w:t>
      </w:r>
      <w:r w:rsidR="0017201B">
        <w:rPr>
          <w:b/>
          <w:sz w:val="22"/>
          <w:szCs w:val="22"/>
        </w:rPr>
        <w:t xml:space="preserve"> (introduction)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3CC07F8C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DD35C7">
        <w:rPr>
          <w:b/>
          <w:sz w:val="22"/>
          <w:szCs w:val="22"/>
        </w:rPr>
        <w:t>9</w:t>
      </w:r>
    </w:p>
    <w:p w14:paraId="20BA83AE" w14:textId="0A005B7B" w:rsidR="006F27AE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2F12B1">
        <w:rPr>
          <w:rFonts w:ascii="Arial" w:hAnsi="Arial" w:cs="Arial"/>
          <w:i/>
          <w:sz w:val="18"/>
          <w:szCs w:val="18"/>
        </w:rPr>
        <w:t xml:space="preserve">This </w:t>
      </w:r>
      <w:proofErr w:type="spellStart"/>
      <w:r w:rsidR="002F12B1">
        <w:rPr>
          <w:rFonts w:ascii="Arial" w:hAnsi="Arial" w:cs="Arial"/>
          <w:i/>
          <w:sz w:val="18"/>
          <w:szCs w:val="18"/>
        </w:rPr>
        <w:t>pCR</w:t>
      </w:r>
      <w:proofErr w:type="spellEnd"/>
      <w:r w:rsidR="002F12B1">
        <w:rPr>
          <w:rFonts w:ascii="Arial" w:hAnsi="Arial" w:cs="Arial"/>
          <w:i/>
          <w:sz w:val="18"/>
          <w:szCs w:val="18"/>
        </w:rPr>
        <w:t xml:space="preserve"> provides </w:t>
      </w:r>
      <w:r w:rsidR="00C978E3">
        <w:rPr>
          <w:rFonts w:ascii="Arial" w:hAnsi="Arial" w:cs="Arial"/>
          <w:i/>
          <w:sz w:val="18"/>
          <w:szCs w:val="18"/>
        </w:rPr>
        <w:t>input text to TR 33.929-</w:t>
      </w:r>
      <w:r w:rsidR="008A55EB">
        <w:rPr>
          <w:rFonts w:ascii="Arial" w:hAnsi="Arial" w:cs="Arial"/>
          <w:i/>
          <w:sz w:val="18"/>
          <w:szCs w:val="18"/>
        </w:rPr>
        <w:t>8 LI for MMS</w:t>
      </w:r>
      <w:r w:rsidR="00EF0837">
        <w:rPr>
          <w:rFonts w:ascii="Arial" w:hAnsi="Arial" w:cs="Arial"/>
          <w:i/>
          <w:sz w:val="18"/>
          <w:szCs w:val="18"/>
        </w:rPr>
        <w:t xml:space="preserve">. </w:t>
      </w:r>
      <w:r w:rsidR="00504135">
        <w:rPr>
          <w:rFonts w:ascii="Arial" w:hAnsi="Arial" w:cs="Arial"/>
          <w:i/>
          <w:sz w:val="18"/>
          <w:szCs w:val="18"/>
        </w:rPr>
        <w:t>An overview of the s</w:t>
      </w:r>
      <w:r w:rsidR="00EF0837">
        <w:rPr>
          <w:rFonts w:ascii="Arial" w:hAnsi="Arial" w:cs="Arial"/>
          <w:i/>
          <w:sz w:val="18"/>
          <w:szCs w:val="18"/>
        </w:rPr>
        <w:t xml:space="preserve">cope of </w:t>
      </w:r>
      <w:r w:rsidR="004B30D7">
        <w:rPr>
          <w:rFonts w:ascii="Arial" w:hAnsi="Arial" w:cs="Arial"/>
          <w:i/>
          <w:sz w:val="18"/>
          <w:szCs w:val="18"/>
        </w:rPr>
        <w:t xml:space="preserve">MMS messages reported as </w:t>
      </w:r>
      <w:proofErr w:type="spellStart"/>
      <w:r w:rsidR="004B30D7">
        <w:rPr>
          <w:rFonts w:ascii="Arial" w:hAnsi="Arial" w:cs="Arial"/>
          <w:i/>
          <w:sz w:val="18"/>
          <w:szCs w:val="18"/>
        </w:rPr>
        <w:t>xIRIs</w:t>
      </w:r>
      <w:proofErr w:type="spellEnd"/>
      <w:r w:rsidR="00C312EE">
        <w:rPr>
          <w:rFonts w:ascii="Arial" w:hAnsi="Arial" w:cs="Arial"/>
          <w:i/>
          <w:sz w:val="18"/>
          <w:szCs w:val="18"/>
        </w:rPr>
        <w:t>.</w:t>
      </w:r>
    </w:p>
    <w:p w14:paraId="2E5A706C" w14:textId="77777777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7EFDC0D7" w14:textId="18F2CBE7" w:rsidR="003746FA" w:rsidRDefault="003746FA" w:rsidP="008A55EB">
      <w:pPr>
        <w:tabs>
          <w:tab w:val="left" w:pos="2660"/>
        </w:tabs>
        <w:jc w:val="both"/>
        <w:rPr>
          <w:bCs/>
          <w:sz w:val="22"/>
          <w:szCs w:val="22"/>
        </w:rPr>
      </w:pPr>
      <w:r w:rsidRPr="00A12774">
        <w:rPr>
          <w:bCs/>
          <w:sz w:val="22"/>
          <w:szCs w:val="22"/>
        </w:rPr>
        <w:t>The TR 33.929-</w:t>
      </w:r>
      <w:r w:rsidR="008A55EB">
        <w:rPr>
          <w:bCs/>
          <w:sz w:val="22"/>
          <w:szCs w:val="22"/>
        </w:rPr>
        <w:t>8</w:t>
      </w:r>
      <w:r w:rsidRPr="00A127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provides the implementation guidance for the LI aspects related to the </w:t>
      </w:r>
      <w:r w:rsidR="008A55EB">
        <w:rPr>
          <w:bCs/>
          <w:sz w:val="22"/>
          <w:szCs w:val="22"/>
        </w:rPr>
        <w:t>MMS</w:t>
      </w:r>
      <w:r w:rsidR="00C312EE">
        <w:rPr>
          <w:bCs/>
          <w:sz w:val="22"/>
          <w:szCs w:val="22"/>
        </w:rPr>
        <w:t>.</w:t>
      </w:r>
    </w:p>
    <w:p w14:paraId="4C82B0F3" w14:textId="11560E0F" w:rsidR="00DB76A2" w:rsidRDefault="00DB76A2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PROPOSAL</w:t>
      </w:r>
    </w:p>
    <w:p w14:paraId="4CCB4A4B" w14:textId="4EB88E82" w:rsidR="001000AE" w:rsidRDefault="009622BD" w:rsidP="001000AE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</w:t>
      </w:r>
      <w:r w:rsidR="00C978E3">
        <w:rPr>
          <w:bCs/>
          <w:sz w:val="22"/>
          <w:szCs w:val="22"/>
        </w:rPr>
        <w:t>-</w:t>
      </w:r>
      <w:r w:rsidR="008A55EB">
        <w:rPr>
          <w:bCs/>
          <w:sz w:val="22"/>
          <w:szCs w:val="22"/>
        </w:rPr>
        <w:t>8</w:t>
      </w:r>
      <w:r w:rsidR="00C312EE">
        <w:rPr>
          <w:bCs/>
          <w:sz w:val="22"/>
          <w:szCs w:val="22"/>
        </w:rPr>
        <w:t>.</w:t>
      </w:r>
    </w:p>
    <w:p w14:paraId="2DEE0E4B" w14:textId="0FE0D2C1" w:rsidR="00246040" w:rsidRDefault="00ED5E14" w:rsidP="00910F9B">
      <w:pPr>
        <w:pStyle w:val="Heading1"/>
      </w:pPr>
      <w:r>
        <w:t>4</w:t>
      </w:r>
      <w:r>
        <w:tab/>
      </w:r>
      <w:r w:rsidR="00CA1E8F">
        <w:t>Illustration of LI for MMS</w:t>
      </w:r>
    </w:p>
    <w:p w14:paraId="20A70E11" w14:textId="195FFE9B" w:rsidR="003940EC" w:rsidRDefault="003940EC" w:rsidP="00910F9B">
      <w:pPr>
        <w:pStyle w:val="Heading2"/>
      </w:pPr>
      <w:r>
        <w:t>4.1</w:t>
      </w:r>
      <w:r>
        <w:tab/>
        <w:t>General</w:t>
      </w:r>
    </w:p>
    <w:p w14:paraId="15950B44" w14:textId="1838F2F2" w:rsidR="006F27AE" w:rsidRDefault="00ED5E14" w:rsidP="00910F9B">
      <w:pPr>
        <w:pStyle w:val="Heading2"/>
      </w:pPr>
      <w:r>
        <w:t>4.</w:t>
      </w:r>
      <w:r w:rsidR="00A42DF4">
        <w:t>2</w:t>
      </w:r>
      <w:r>
        <w:tab/>
      </w:r>
      <w:r w:rsidR="00EA6D75">
        <w:t>MMS background with LI scope</w:t>
      </w:r>
    </w:p>
    <w:p w14:paraId="031B8615" w14:textId="7901BACA" w:rsidR="006352EC" w:rsidRDefault="006352EC" w:rsidP="006352EC">
      <w:pPr>
        <w:pStyle w:val="Heading2"/>
      </w:pPr>
      <w:r>
        <w:t>4.3</w:t>
      </w:r>
      <w:r>
        <w:tab/>
        <w:t>Scope of target identities</w:t>
      </w:r>
    </w:p>
    <w:p w14:paraId="6454B01E" w14:textId="77777777" w:rsidR="004B30D7" w:rsidRPr="00FB35AC" w:rsidRDefault="004B30D7" w:rsidP="004B30D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48"/>
          <w:szCs w:val="48"/>
        </w:rPr>
      </w:pPr>
      <w:r w:rsidRPr="00FB35AC">
        <w:rPr>
          <w:bCs/>
          <w:color w:val="7030A0"/>
          <w:sz w:val="48"/>
          <w:szCs w:val="48"/>
        </w:rPr>
        <w:t>***** New text ****</w:t>
      </w:r>
    </w:p>
    <w:p w14:paraId="4ACE72C8" w14:textId="6E49AE05" w:rsidR="004B30D7" w:rsidRDefault="004B30D7" w:rsidP="004B30D7">
      <w:pPr>
        <w:pStyle w:val="Heading2"/>
      </w:pPr>
      <w:r>
        <w:t>4.</w:t>
      </w:r>
      <w:r w:rsidR="00B34AE8">
        <w:t>4</w:t>
      </w:r>
      <w:r>
        <w:tab/>
        <w:t xml:space="preserve">Scope of MMS messages reported </w:t>
      </w:r>
    </w:p>
    <w:p w14:paraId="0C183A52" w14:textId="46B9C823" w:rsidR="004B30D7" w:rsidRDefault="004B30D7" w:rsidP="004B30D7">
      <w:pPr>
        <w:pStyle w:val="Heading3"/>
      </w:pPr>
      <w:r>
        <w:t>4.</w:t>
      </w:r>
      <w:r w:rsidR="00B34AE8">
        <w:t>4</w:t>
      </w:r>
      <w:r>
        <w:t>.1</w:t>
      </w:r>
      <w:r>
        <w:tab/>
        <w:t>General</w:t>
      </w:r>
    </w:p>
    <w:p w14:paraId="68CA74AD" w14:textId="433567D7" w:rsidR="00E55168" w:rsidRDefault="00B34AE8" w:rsidP="00B34AE8">
      <w:r>
        <w:t>As illustrated in clause 4.3, when the MMS User Agent</w:t>
      </w:r>
      <w:r w:rsidR="00780297">
        <w:t>,</w:t>
      </w:r>
      <w:r>
        <w:t xml:space="preserve"> local to an MMS Relay/Server</w:t>
      </w:r>
      <w:r w:rsidR="00780297">
        <w:t>,</w:t>
      </w:r>
      <w:r>
        <w:t xml:space="preserve"> is the target, the </w:t>
      </w:r>
      <w:proofErr w:type="spellStart"/>
      <w:r>
        <w:t>xIRIs</w:t>
      </w:r>
      <w:proofErr w:type="spellEnd"/>
      <w:r>
        <w:t xml:space="preserve"> generated by the IRI-POI in the MMS Relay/Server are based of</w:t>
      </w:r>
      <w:r w:rsidR="00780297">
        <w:t>f of</w:t>
      </w:r>
      <w:r>
        <w:t xml:space="preserve"> the MM1 messages as defined in </w:t>
      </w:r>
      <w:r w:rsidR="00E55168">
        <w:t xml:space="preserve">the OMA specification </w:t>
      </w:r>
      <w:r>
        <w:t>[19]</w:t>
      </w:r>
      <w:r w:rsidR="00C312EE">
        <w:t>.</w:t>
      </w:r>
    </w:p>
    <w:p w14:paraId="73E7833F" w14:textId="36BE79B3" w:rsidR="00B34AE8" w:rsidRDefault="00B34AE8" w:rsidP="00B34AE8">
      <w:r>
        <w:lastRenderedPageBreak/>
        <w:t xml:space="preserve">For target non-local ID represented by a phone number (E.164 number, GPSI (MSISDN), MSISDN), the </w:t>
      </w:r>
      <w:proofErr w:type="spellStart"/>
      <w:r>
        <w:t>xIRIs</w:t>
      </w:r>
      <w:proofErr w:type="spellEnd"/>
      <w:r>
        <w:t xml:space="preserve"> generated by the IRI-POI in the MMS Relay/Server are based of</w:t>
      </w:r>
      <w:r w:rsidR="00780297">
        <w:t>f of</w:t>
      </w:r>
      <w:r>
        <w:t xml:space="preserve"> the MM4 messages as defined in </w:t>
      </w:r>
      <w:r w:rsidR="00E55168">
        <w:t xml:space="preserve">TS 23.140 </w:t>
      </w:r>
      <w:r>
        <w:t>[18]</w:t>
      </w:r>
      <w:r w:rsidR="00C312EE">
        <w:t>.</w:t>
      </w:r>
    </w:p>
    <w:p w14:paraId="78F06509" w14:textId="3AC5B891" w:rsidR="00B34AE8" w:rsidRDefault="00B34AE8" w:rsidP="00B34AE8">
      <w:r>
        <w:t xml:space="preserve">For target non-local ID represented by an Email Address, the </w:t>
      </w:r>
      <w:proofErr w:type="spellStart"/>
      <w:r>
        <w:t>xIRIs</w:t>
      </w:r>
      <w:proofErr w:type="spellEnd"/>
      <w:r>
        <w:t xml:space="preserve"> generated by the IRI-POI in the MMS Relay/Server are based </w:t>
      </w:r>
      <w:r w:rsidR="00780297">
        <w:t xml:space="preserve">off </w:t>
      </w:r>
      <w:r>
        <w:t xml:space="preserve">of the MM1 messages as defined in </w:t>
      </w:r>
      <w:r w:rsidR="00E55168">
        <w:t xml:space="preserve">the OMA specification </w:t>
      </w:r>
      <w:r>
        <w:t>[1</w:t>
      </w:r>
      <w:r w:rsidR="00E55168">
        <w:t>9</w:t>
      </w:r>
      <w:r>
        <w:t>] transfer over or from the MM3 interface. MM3 messages by themselves are not referenced</w:t>
      </w:r>
      <w:r w:rsidR="00C312EE">
        <w:t>.</w:t>
      </w:r>
    </w:p>
    <w:p w14:paraId="458FF8C4" w14:textId="3307AB88" w:rsidR="003D19EB" w:rsidRDefault="003576F8" w:rsidP="00F64AAB">
      <w:pPr>
        <w:pStyle w:val="TH"/>
      </w:pPr>
      <w:r>
        <w:object w:dxaOrig="23101" w:dyaOrig="11941" w14:anchorId="4470A2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269.4pt" o:ole="">
            <v:imagedata r:id="rId8" o:title=""/>
          </v:shape>
          <o:OLEObject Type="Embed" ProgID="Visio.Drawing.15" ShapeID="_x0000_i1025" DrawAspect="Content" ObjectID="_1790412419" r:id="rId9"/>
        </w:object>
      </w:r>
    </w:p>
    <w:p w14:paraId="7CC59E25" w14:textId="2F3666F5" w:rsidR="003D19EB" w:rsidRDefault="003D19EB" w:rsidP="003D19EB">
      <w:pPr>
        <w:pStyle w:val="TF"/>
      </w:pPr>
      <w:r>
        <w:t>Figure 4.4.1-1: Referenced source specifications for MMS LI</w:t>
      </w:r>
    </w:p>
    <w:p w14:paraId="336EAB66" w14:textId="37B23B00" w:rsidR="003D19EB" w:rsidRDefault="003D19EB" w:rsidP="003D19EB">
      <w:r>
        <w:t>The TS 33.127 [3] and TS 33.128 [4] use the MMS architecture defined in TS 23.140 [18] for MMS LI. However, the TS 23.140 [18] does not define the stage 3 details for the MM1 messages. For that reason, the TS 33.128 [4] uses the OMA spec [19] for the message details.</w:t>
      </w:r>
    </w:p>
    <w:p w14:paraId="1C217978" w14:textId="4DDDA491" w:rsidR="00E55168" w:rsidRDefault="00E55168" w:rsidP="00E55168">
      <w:pPr>
        <w:pStyle w:val="Heading3"/>
      </w:pPr>
      <w:r>
        <w:t>4.4.2</w:t>
      </w:r>
      <w:r>
        <w:tab/>
        <w:t>3GPP</w:t>
      </w:r>
      <w:r w:rsidR="00227D81">
        <w:t xml:space="preserve">, </w:t>
      </w:r>
      <w:r>
        <w:t xml:space="preserve">OMA </w:t>
      </w:r>
      <w:r w:rsidR="00227D81">
        <w:t xml:space="preserve">and MMS LI messages </w:t>
      </w:r>
    </w:p>
    <w:p w14:paraId="55FE2B29" w14:textId="77777777" w:rsidR="00527549" w:rsidRDefault="00527549" w:rsidP="00527549">
      <w:pPr>
        <w:pStyle w:val="Heading4"/>
      </w:pPr>
      <w:r>
        <w:t>4.4.2.1</w:t>
      </w:r>
      <w:r>
        <w:tab/>
        <w:t>General</w:t>
      </w:r>
    </w:p>
    <w:p w14:paraId="17241216" w14:textId="7E509A89" w:rsidR="00780297" w:rsidRDefault="00E55168" w:rsidP="00780297">
      <w:r>
        <w:t xml:space="preserve">A comparison of the message-names used in the TS 23.140 [18] and the message names used in the OMA specification [19] </w:t>
      </w:r>
      <w:r w:rsidR="00614002">
        <w:t xml:space="preserve">along with associated </w:t>
      </w:r>
      <w:proofErr w:type="spellStart"/>
      <w:r w:rsidR="00614002">
        <w:t>xIRI</w:t>
      </w:r>
      <w:proofErr w:type="spellEnd"/>
      <w:r w:rsidR="00614002">
        <w:t xml:space="preserve"> messages defined in TS 33.128 [4] </w:t>
      </w:r>
      <w:r>
        <w:t>are given in th</w:t>
      </w:r>
      <w:r w:rsidR="0016013B">
        <w:t>is clause</w:t>
      </w:r>
      <w:r w:rsidR="00C312EE">
        <w:t>.</w:t>
      </w:r>
    </w:p>
    <w:p w14:paraId="05D0BAAD" w14:textId="05CC928D" w:rsidR="003306B9" w:rsidRDefault="003306B9" w:rsidP="003306B9">
      <w:pPr>
        <w:spacing w:before="120"/>
      </w:pPr>
      <w:r>
        <w:t xml:space="preserve">The </w:t>
      </w:r>
      <w:proofErr w:type="spellStart"/>
      <w:r>
        <w:t>MMBox</w:t>
      </w:r>
      <w:proofErr w:type="spellEnd"/>
      <w:r>
        <w:t xml:space="preserve"> related operations result in XIRIs only when the target that is local to the MMS Relay/Server</w:t>
      </w:r>
      <w:r w:rsidR="00C312EE">
        <w:t>.</w:t>
      </w:r>
    </w:p>
    <w:p w14:paraId="5ABE316D" w14:textId="13EB763A" w:rsidR="00527549" w:rsidRPr="00527549" w:rsidRDefault="00527549" w:rsidP="00527549">
      <w:pPr>
        <w:pStyle w:val="Heading4"/>
        <w:rPr>
          <w:u w:val="single"/>
        </w:rPr>
      </w:pPr>
      <w:r w:rsidRPr="00527549">
        <w:rPr>
          <w:rStyle w:val="Heading4Char"/>
        </w:rPr>
        <w:t>4</w:t>
      </w:r>
      <w:r w:rsidRPr="00527549">
        <w:t>.4.2.2</w:t>
      </w:r>
      <w:r w:rsidRPr="00527549">
        <w:tab/>
        <w:t xml:space="preserve">MM1 to </w:t>
      </w:r>
      <w:proofErr w:type="spellStart"/>
      <w:r w:rsidRPr="00527549">
        <w:t>xIRIs</w:t>
      </w:r>
      <w:proofErr w:type="spellEnd"/>
      <w:r w:rsidR="00F86E16">
        <w:t xml:space="preserve"> (originating side)</w:t>
      </w:r>
    </w:p>
    <w:p w14:paraId="642AC545" w14:textId="0112B687" w:rsidR="00527549" w:rsidRDefault="00527549" w:rsidP="00527549">
      <w:r>
        <w:t xml:space="preserve">When the target is local to the MMS Relay/Server or when the target non-local ID is represented by an Email Address, the MM1 messages are used to generate the </w:t>
      </w:r>
      <w:proofErr w:type="spellStart"/>
      <w:r>
        <w:t>xIRIs</w:t>
      </w:r>
      <w:proofErr w:type="spellEnd"/>
      <w:r w:rsidR="00C312EE">
        <w:t>.</w:t>
      </w:r>
    </w:p>
    <w:p w14:paraId="2269D3E2" w14:textId="77777777" w:rsidR="003D19EB" w:rsidRDefault="003D19EB" w:rsidP="00780297"/>
    <w:p w14:paraId="2306F642" w14:textId="05DA36D9" w:rsidR="00780297" w:rsidRDefault="00780297" w:rsidP="00780297">
      <w:pPr>
        <w:pStyle w:val="TH"/>
      </w:pPr>
      <w:r>
        <w:lastRenderedPageBreak/>
        <w:t>Table 4.4.2</w:t>
      </w:r>
      <w:r w:rsidR="00C0448B">
        <w:t>.2</w:t>
      </w:r>
      <w:r>
        <w:t xml:space="preserve">-1: </w:t>
      </w:r>
      <w:r w:rsidR="009C7D73">
        <w:t>MMS LI from (</w:t>
      </w:r>
      <w:r>
        <w:t>MM1</w:t>
      </w:r>
      <w:r w:rsidR="009C7D73">
        <w:t xml:space="preserve">, </w:t>
      </w:r>
      <w:r>
        <w:t>MMS</w:t>
      </w:r>
      <w:r w:rsidRPr="00780297">
        <w:rPr>
          <w:vertAlign w:val="subscript"/>
        </w:rPr>
        <w:t>M</w:t>
      </w:r>
      <w:r w:rsidR="009C7D73">
        <w:t xml:space="preserve">) </w:t>
      </w:r>
      <w:r>
        <w:t>messages</w:t>
      </w:r>
      <w:r w:rsidR="00E34782">
        <w:t xml:space="preserve"> (target is local MMS Relay/Server)</w:t>
      </w:r>
    </w:p>
    <w:tbl>
      <w:tblPr>
        <w:tblStyle w:val="TableGrid"/>
        <w:tblW w:w="0" w:type="auto"/>
        <w:tblLook w:val="0420" w:firstRow="1" w:lastRow="0" w:firstColumn="0" w:lastColumn="0" w:noHBand="0" w:noVBand="1"/>
      </w:tblPr>
      <w:tblGrid>
        <w:gridCol w:w="2888"/>
        <w:gridCol w:w="1913"/>
        <w:gridCol w:w="2282"/>
        <w:gridCol w:w="2545"/>
      </w:tblGrid>
      <w:tr w:rsidR="00C0448B" w14:paraId="5F5E2899" w14:textId="52795FC0" w:rsidTr="00C0448B">
        <w:tc>
          <w:tcPr>
            <w:tcW w:w="2888" w:type="dxa"/>
            <w:vAlign w:val="center"/>
          </w:tcPr>
          <w:p w14:paraId="5D1625E0" w14:textId="4BDAFE88" w:rsidR="00C0448B" w:rsidRDefault="00C0448B" w:rsidP="00780297">
            <w:pPr>
              <w:pStyle w:val="TAH"/>
            </w:pPr>
            <w:r>
              <w:t xml:space="preserve"> MM1 [18]</w:t>
            </w:r>
          </w:p>
        </w:tc>
        <w:tc>
          <w:tcPr>
            <w:tcW w:w="1913" w:type="dxa"/>
            <w:vAlign w:val="center"/>
          </w:tcPr>
          <w:p w14:paraId="35B7EE59" w14:textId="61F415F3" w:rsidR="00C0448B" w:rsidRDefault="00C0448B" w:rsidP="00780297">
            <w:pPr>
              <w:pStyle w:val="TAH"/>
            </w:pPr>
            <w:r>
              <w:t>MMS</w:t>
            </w:r>
            <w:r w:rsidRPr="00780297">
              <w:rPr>
                <w:vertAlign w:val="subscript"/>
              </w:rPr>
              <w:t>M</w:t>
            </w:r>
            <w:r w:rsidR="00C312EE">
              <w:t xml:space="preserve"> </w:t>
            </w:r>
            <w:r>
              <w:t>[19]</w:t>
            </w:r>
          </w:p>
        </w:tc>
        <w:tc>
          <w:tcPr>
            <w:tcW w:w="2282" w:type="dxa"/>
          </w:tcPr>
          <w:p w14:paraId="5F1BF6A4" w14:textId="418FCAC3" w:rsidR="00C0448B" w:rsidRDefault="00C0448B" w:rsidP="00780297">
            <w:pPr>
              <w:pStyle w:val="TAH"/>
            </w:pPr>
            <w:r>
              <w:t>MM message direction</w:t>
            </w:r>
          </w:p>
        </w:tc>
        <w:tc>
          <w:tcPr>
            <w:tcW w:w="2545" w:type="dxa"/>
          </w:tcPr>
          <w:p w14:paraId="155B2E22" w14:textId="0F1797C9" w:rsidR="00C0448B" w:rsidRDefault="00C0448B" w:rsidP="00780297">
            <w:pPr>
              <w:pStyle w:val="TAH"/>
            </w:pPr>
            <w:r>
              <w:t>MMS LI (</w:t>
            </w:r>
            <w:proofErr w:type="spellStart"/>
            <w:r>
              <w:t>xIRI</w:t>
            </w:r>
            <w:proofErr w:type="spellEnd"/>
            <w:r>
              <w:t xml:space="preserve"> [4])</w:t>
            </w:r>
          </w:p>
        </w:tc>
      </w:tr>
      <w:tr w:rsidR="00C0448B" w14:paraId="597A721A" w14:textId="06581FC7" w:rsidTr="00C0448B">
        <w:tc>
          <w:tcPr>
            <w:tcW w:w="2888" w:type="dxa"/>
          </w:tcPr>
          <w:p w14:paraId="7324E214" w14:textId="3F047365" w:rsidR="00C0448B" w:rsidRDefault="00C0448B" w:rsidP="00C0448B">
            <w:pPr>
              <w:pStyle w:val="TAL"/>
            </w:pPr>
            <w:r>
              <w:t>MM1_submit.REQ</w:t>
            </w:r>
          </w:p>
        </w:tc>
        <w:tc>
          <w:tcPr>
            <w:tcW w:w="1913" w:type="dxa"/>
          </w:tcPr>
          <w:p w14:paraId="69020BC1" w14:textId="7CE7AB7D" w:rsidR="00C0448B" w:rsidRDefault="00C0448B" w:rsidP="00C0448B">
            <w:pPr>
              <w:pStyle w:val="TAL"/>
            </w:pPr>
            <w:r>
              <w:t>m-send-</w:t>
            </w:r>
            <w:proofErr w:type="spellStart"/>
            <w:r>
              <w:t>req</w:t>
            </w:r>
            <w:proofErr w:type="spellEnd"/>
          </w:p>
        </w:tc>
        <w:tc>
          <w:tcPr>
            <w:tcW w:w="2282" w:type="dxa"/>
          </w:tcPr>
          <w:p w14:paraId="0E89D9F0" w14:textId="6E75DDAB" w:rsidR="00C0448B" w:rsidRDefault="00C0448B" w:rsidP="00C0448B">
            <w:pPr>
              <w:pStyle w:val="TAL"/>
            </w:pPr>
            <w:r>
              <w:t xml:space="preserve">UA </w:t>
            </w:r>
            <w:r>
              <w:sym w:font="Wingdings" w:char="F0E0"/>
            </w:r>
            <w:r>
              <w:t xml:space="preserve"> Relay/Server</w:t>
            </w:r>
          </w:p>
        </w:tc>
        <w:tc>
          <w:tcPr>
            <w:tcW w:w="2545" w:type="dxa"/>
          </w:tcPr>
          <w:p w14:paraId="7DC7DBF2" w14:textId="085ADE6F" w:rsidR="00C0448B" w:rsidRDefault="00C0448B" w:rsidP="00C0448B">
            <w:pPr>
              <w:pStyle w:val="TAL"/>
            </w:pPr>
            <w:proofErr w:type="spellStart"/>
            <w:r>
              <w:t>MMSSend</w:t>
            </w:r>
            <w:proofErr w:type="spellEnd"/>
            <w:r>
              <w:t xml:space="preserve"> (NOTE 1)</w:t>
            </w:r>
          </w:p>
        </w:tc>
      </w:tr>
      <w:tr w:rsidR="00C0448B" w14:paraId="501D68FC" w14:textId="62A3032C" w:rsidTr="00C0448B">
        <w:tc>
          <w:tcPr>
            <w:tcW w:w="2888" w:type="dxa"/>
          </w:tcPr>
          <w:p w14:paraId="341641E1" w14:textId="5D17A9AB" w:rsidR="00C0448B" w:rsidRDefault="00C0448B" w:rsidP="00C0448B">
            <w:pPr>
              <w:pStyle w:val="TAL"/>
            </w:pPr>
            <w:r>
              <w:t>MM1_submit.RES</w:t>
            </w:r>
          </w:p>
        </w:tc>
        <w:tc>
          <w:tcPr>
            <w:tcW w:w="1913" w:type="dxa"/>
          </w:tcPr>
          <w:p w14:paraId="54EA133A" w14:textId="2028E432" w:rsidR="00C0448B" w:rsidRDefault="00C0448B" w:rsidP="00C0448B">
            <w:pPr>
              <w:pStyle w:val="TAL"/>
            </w:pPr>
            <w:r>
              <w:t>m-send-conf</w:t>
            </w:r>
          </w:p>
        </w:tc>
        <w:tc>
          <w:tcPr>
            <w:tcW w:w="2282" w:type="dxa"/>
          </w:tcPr>
          <w:p w14:paraId="32F084A4" w14:textId="5E4512CC" w:rsidR="00C0448B" w:rsidRDefault="00C0448B" w:rsidP="00C0448B">
            <w:pPr>
              <w:pStyle w:val="TAL"/>
            </w:pPr>
            <w:r>
              <w:t xml:space="preserve">Relay/Server </w:t>
            </w:r>
            <w:r>
              <w:sym w:font="Wingdings" w:char="F0E0"/>
            </w:r>
            <w:r>
              <w:t xml:space="preserve"> UA</w:t>
            </w:r>
          </w:p>
        </w:tc>
        <w:tc>
          <w:tcPr>
            <w:tcW w:w="2545" w:type="dxa"/>
          </w:tcPr>
          <w:p w14:paraId="22BD8CA6" w14:textId="151A6B62" w:rsidR="00C0448B" w:rsidRDefault="00C0448B" w:rsidP="00C0448B">
            <w:pPr>
              <w:pStyle w:val="TAL"/>
            </w:pPr>
            <w:proofErr w:type="spellStart"/>
            <w:r>
              <w:t>MMSSend</w:t>
            </w:r>
            <w:proofErr w:type="spellEnd"/>
            <w:r>
              <w:t xml:space="preserve"> (NOTE 1)</w:t>
            </w:r>
          </w:p>
        </w:tc>
      </w:tr>
      <w:tr w:rsidR="00C0448B" w14:paraId="38F5B4B4" w14:textId="77777777" w:rsidTr="00C0448B">
        <w:trPr>
          <w:trHeight w:val="58"/>
        </w:trPr>
        <w:tc>
          <w:tcPr>
            <w:tcW w:w="2888" w:type="dxa"/>
          </w:tcPr>
          <w:p w14:paraId="1353758C" w14:textId="22CF1216" w:rsidR="00C0448B" w:rsidRDefault="00C0448B" w:rsidP="00C0448B">
            <w:pPr>
              <w:pStyle w:val="TAL"/>
            </w:pPr>
            <w:r>
              <w:t>MM1_delivery_report.REQ</w:t>
            </w:r>
          </w:p>
        </w:tc>
        <w:tc>
          <w:tcPr>
            <w:tcW w:w="1913" w:type="dxa"/>
          </w:tcPr>
          <w:p w14:paraId="03D145AB" w14:textId="332F4766" w:rsidR="00C0448B" w:rsidRDefault="00C0448B" w:rsidP="00C0448B">
            <w:pPr>
              <w:pStyle w:val="TAL"/>
            </w:pPr>
            <w:r>
              <w:t>m-delivery-</w:t>
            </w:r>
            <w:proofErr w:type="spellStart"/>
            <w:r>
              <w:t>ind</w:t>
            </w:r>
            <w:proofErr w:type="spellEnd"/>
          </w:p>
        </w:tc>
        <w:tc>
          <w:tcPr>
            <w:tcW w:w="2282" w:type="dxa"/>
          </w:tcPr>
          <w:p w14:paraId="0E6A6161" w14:textId="5E1BC8E7" w:rsidR="00C0448B" w:rsidRDefault="00C0448B" w:rsidP="00C0448B">
            <w:pPr>
              <w:pStyle w:val="TAL"/>
            </w:pPr>
            <w:r>
              <w:t xml:space="preserve">Relay/Server </w:t>
            </w:r>
            <w:r>
              <w:sym w:font="Wingdings" w:char="F0E0"/>
            </w:r>
            <w:r>
              <w:t xml:space="preserve"> UA</w:t>
            </w:r>
          </w:p>
        </w:tc>
        <w:tc>
          <w:tcPr>
            <w:tcW w:w="2545" w:type="dxa"/>
          </w:tcPr>
          <w:p w14:paraId="222678D1" w14:textId="6D382203" w:rsidR="00C0448B" w:rsidRDefault="00C0448B" w:rsidP="00C0448B">
            <w:pPr>
              <w:pStyle w:val="TAL"/>
            </w:pPr>
            <w:proofErr w:type="spellStart"/>
            <w:r>
              <w:t>MMSDeliveryReport</w:t>
            </w:r>
            <w:proofErr w:type="spellEnd"/>
          </w:p>
        </w:tc>
      </w:tr>
      <w:tr w:rsidR="00C0448B" w14:paraId="4B0740AC" w14:textId="77777777" w:rsidTr="00C0448B">
        <w:tc>
          <w:tcPr>
            <w:tcW w:w="2888" w:type="dxa"/>
          </w:tcPr>
          <w:p w14:paraId="0A2C8D2F" w14:textId="085A7E0C" w:rsidR="00C0448B" w:rsidRDefault="00C0448B" w:rsidP="00C0448B">
            <w:pPr>
              <w:pStyle w:val="TAL"/>
            </w:pPr>
            <w:r>
              <w:t>MM1_read_reply_originator.REQ</w:t>
            </w:r>
          </w:p>
        </w:tc>
        <w:tc>
          <w:tcPr>
            <w:tcW w:w="1913" w:type="dxa"/>
          </w:tcPr>
          <w:p w14:paraId="6A31002A" w14:textId="58C09049" w:rsidR="00C0448B" w:rsidRDefault="00C0448B" w:rsidP="00C0448B">
            <w:pPr>
              <w:pStyle w:val="TAL"/>
            </w:pPr>
            <w:r>
              <w:t>m-read-</w:t>
            </w:r>
            <w:proofErr w:type="spellStart"/>
            <w:r>
              <w:t>orig</w:t>
            </w:r>
            <w:proofErr w:type="spellEnd"/>
            <w:r>
              <w:t>-</w:t>
            </w:r>
            <w:proofErr w:type="spellStart"/>
            <w:r>
              <w:t>ind</w:t>
            </w:r>
            <w:proofErr w:type="spellEnd"/>
          </w:p>
        </w:tc>
        <w:tc>
          <w:tcPr>
            <w:tcW w:w="2282" w:type="dxa"/>
          </w:tcPr>
          <w:p w14:paraId="74E03F05" w14:textId="6AF72CB8" w:rsidR="00C0448B" w:rsidRDefault="00C0448B" w:rsidP="00C0448B">
            <w:pPr>
              <w:pStyle w:val="TAL"/>
            </w:pPr>
            <w:r>
              <w:t xml:space="preserve">Relay/Server </w:t>
            </w:r>
            <w:r>
              <w:sym w:font="Wingdings" w:char="F0E0"/>
            </w:r>
            <w:r>
              <w:t xml:space="preserve"> UA</w:t>
            </w:r>
          </w:p>
        </w:tc>
        <w:tc>
          <w:tcPr>
            <w:tcW w:w="2545" w:type="dxa"/>
          </w:tcPr>
          <w:p w14:paraId="59DE9502" w14:textId="7BC9C421" w:rsidR="00C0448B" w:rsidRDefault="00C0448B" w:rsidP="00C0448B">
            <w:pPr>
              <w:pStyle w:val="TAL"/>
            </w:pPr>
            <w:proofErr w:type="spellStart"/>
            <w:r>
              <w:t>MMSReadReport</w:t>
            </w:r>
            <w:proofErr w:type="spellEnd"/>
          </w:p>
        </w:tc>
      </w:tr>
      <w:tr w:rsidR="00C0448B" w14:paraId="4860C176" w14:textId="77777777" w:rsidTr="00C0448B">
        <w:tc>
          <w:tcPr>
            <w:tcW w:w="2888" w:type="dxa"/>
          </w:tcPr>
          <w:p w14:paraId="79DEEEF5" w14:textId="5A372E5B" w:rsidR="00C0448B" w:rsidRDefault="00C0448B" w:rsidP="00C0448B">
            <w:pPr>
              <w:pStyle w:val="TAL"/>
            </w:pPr>
            <w:r>
              <w:t>MM1_mmbox_view.REQ</w:t>
            </w:r>
          </w:p>
        </w:tc>
        <w:tc>
          <w:tcPr>
            <w:tcW w:w="1913" w:type="dxa"/>
          </w:tcPr>
          <w:p w14:paraId="78821561" w14:textId="0E089CD3" w:rsidR="00C0448B" w:rsidRDefault="00C0448B" w:rsidP="00C0448B">
            <w:pPr>
              <w:pStyle w:val="TAL"/>
            </w:pPr>
            <w:r>
              <w:t>m-</w:t>
            </w:r>
            <w:proofErr w:type="spellStart"/>
            <w:r>
              <w:t>mbox</w:t>
            </w:r>
            <w:proofErr w:type="spellEnd"/>
            <w:r>
              <w:t>-view-</w:t>
            </w:r>
            <w:proofErr w:type="spellStart"/>
            <w:r>
              <w:t>req</w:t>
            </w:r>
            <w:proofErr w:type="spellEnd"/>
          </w:p>
        </w:tc>
        <w:tc>
          <w:tcPr>
            <w:tcW w:w="2282" w:type="dxa"/>
          </w:tcPr>
          <w:p w14:paraId="317B1C0E" w14:textId="7D4B7D56" w:rsidR="00C0448B" w:rsidRDefault="00C0448B" w:rsidP="00C0448B">
            <w:pPr>
              <w:pStyle w:val="TAL"/>
            </w:pPr>
            <w:r>
              <w:t xml:space="preserve">UA </w:t>
            </w:r>
            <w:r>
              <w:sym w:font="Wingdings" w:char="F0E0"/>
            </w:r>
            <w:r>
              <w:t xml:space="preserve"> Relay/Server</w:t>
            </w:r>
          </w:p>
        </w:tc>
        <w:tc>
          <w:tcPr>
            <w:tcW w:w="2545" w:type="dxa"/>
          </w:tcPr>
          <w:p w14:paraId="5AF01BA0" w14:textId="7BB2ADFE" w:rsidR="00C0448B" w:rsidRDefault="00C0448B" w:rsidP="00C0448B">
            <w:pPr>
              <w:pStyle w:val="TAL"/>
            </w:pPr>
            <w:proofErr w:type="spellStart"/>
            <w:r>
              <w:t>MMSMBoxViewRequest</w:t>
            </w:r>
            <w:proofErr w:type="spellEnd"/>
          </w:p>
        </w:tc>
      </w:tr>
      <w:tr w:rsidR="00C0448B" w14:paraId="7B90B5EE" w14:textId="77777777" w:rsidTr="00C0448B">
        <w:tc>
          <w:tcPr>
            <w:tcW w:w="2888" w:type="dxa"/>
          </w:tcPr>
          <w:p w14:paraId="3435AA01" w14:textId="4075FA48" w:rsidR="00C0448B" w:rsidRDefault="00C0448B" w:rsidP="00C0448B">
            <w:pPr>
              <w:pStyle w:val="TAL"/>
            </w:pPr>
            <w:r>
              <w:t>MM1_mmbox_view.RES</w:t>
            </w:r>
          </w:p>
        </w:tc>
        <w:tc>
          <w:tcPr>
            <w:tcW w:w="1913" w:type="dxa"/>
          </w:tcPr>
          <w:p w14:paraId="09C7AA4E" w14:textId="7B750F82" w:rsidR="00C0448B" w:rsidRDefault="00C0448B" w:rsidP="00C0448B">
            <w:pPr>
              <w:pStyle w:val="TAL"/>
            </w:pPr>
            <w:r>
              <w:t>m-</w:t>
            </w:r>
            <w:proofErr w:type="spellStart"/>
            <w:r>
              <w:t>mbox</w:t>
            </w:r>
            <w:proofErr w:type="spellEnd"/>
            <w:r>
              <w:t>-view-conf</w:t>
            </w:r>
          </w:p>
        </w:tc>
        <w:tc>
          <w:tcPr>
            <w:tcW w:w="2282" w:type="dxa"/>
          </w:tcPr>
          <w:p w14:paraId="4BDD1FD1" w14:textId="33365427" w:rsidR="00C0448B" w:rsidRDefault="00C0448B" w:rsidP="00C0448B">
            <w:pPr>
              <w:pStyle w:val="TAL"/>
            </w:pPr>
            <w:r>
              <w:t xml:space="preserve">Relay/Server </w:t>
            </w:r>
            <w:r>
              <w:sym w:font="Wingdings" w:char="F0E0"/>
            </w:r>
            <w:r>
              <w:t xml:space="preserve"> UA</w:t>
            </w:r>
          </w:p>
        </w:tc>
        <w:tc>
          <w:tcPr>
            <w:tcW w:w="2545" w:type="dxa"/>
          </w:tcPr>
          <w:p w14:paraId="7D1A7894" w14:textId="2CAFE369" w:rsidR="00C0448B" w:rsidRDefault="00C0448B" w:rsidP="00C0448B">
            <w:pPr>
              <w:pStyle w:val="TAL"/>
            </w:pPr>
            <w:proofErr w:type="spellStart"/>
            <w:r>
              <w:t>MMSMBoxViewResponse</w:t>
            </w:r>
            <w:proofErr w:type="spellEnd"/>
          </w:p>
        </w:tc>
      </w:tr>
      <w:tr w:rsidR="00C0448B" w14:paraId="018776A4" w14:textId="77777777" w:rsidTr="00C0448B">
        <w:tc>
          <w:tcPr>
            <w:tcW w:w="2888" w:type="dxa"/>
          </w:tcPr>
          <w:p w14:paraId="1DB2E474" w14:textId="1216F84D" w:rsidR="00C0448B" w:rsidRDefault="00C0448B" w:rsidP="00C0448B">
            <w:pPr>
              <w:pStyle w:val="TAL"/>
            </w:pPr>
            <w:r>
              <w:t>MM1_mmbox_upload.REQ</w:t>
            </w:r>
          </w:p>
        </w:tc>
        <w:tc>
          <w:tcPr>
            <w:tcW w:w="1913" w:type="dxa"/>
          </w:tcPr>
          <w:p w14:paraId="72F2E7D1" w14:textId="54E0EBA8" w:rsidR="00C0448B" w:rsidRDefault="00C0448B" w:rsidP="00C0448B">
            <w:pPr>
              <w:pStyle w:val="TAL"/>
            </w:pPr>
            <w:r>
              <w:t>m-</w:t>
            </w:r>
            <w:proofErr w:type="spellStart"/>
            <w:r>
              <w:t>mbox</w:t>
            </w:r>
            <w:proofErr w:type="spellEnd"/>
            <w:r>
              <w:t>-upload-</w:t>
            </w:r>
            <w:proofErr w:type="spellStart"/>
            <w:r>
              <w:t>req</w:t>
            </w:r>
            <w:proofErr w:type="spellEnd"/>
          </w:p>
        </w:tc>
        <w:tc>
          <w:tcPr>
            <w:tcW w:w="2282" w:type="dxa"/>
          </w:tcPr>
          <w:p w14:paraId="6BB4272C" w14:textId="63EADF9C" w:rsidR="00C0448B" w:rsidRDefault="00C0448B" w:rsidP="00C0448B">
            <w:pPr>
              <w:pStyle w:val="TAL"/>
            </w:pPr>
            <w:r>
              <w:t xml:space="preserve">UA </w:t>
            </w:r>
            <w:r>
              <w:sym w:font="Wingdings" w:char="F0E0"/>
            </w:r>
            <w:r>
              <w:t xml:space="preserve"> Relay/Server</w:t>
            </w:r>
          </w:p>
        </w:tc>
        <w:tc>
          <w:tcPr>
            <w:tcW w:w="2545" w:type="dxa"/>
          </w:tcPr>
          <w:p w14:paraId="794FB2B3" w14:textId="63CB4047" w:rsidR="00C0448B" w:rsidRDefault="00C0448B" w:rsidP="00C0448B">
            <w:pPr>
              <w:pStyle w:val="TAL"/>
            </w:pPr>
            <w:proofErr w:type="spellStart"/>
            <w:r>
              <w:t>MMSMBoxUpload</w:t>
            </w:r>
            <w:proofErr w:type="spellEnd"/>
            <w:r>
              <w:t xml:space="preserve"> (NOTE 2)</w:t>
            </w:r>
          </w:p>
        </w:tc>
      </w:tr>
      <w:tr w:rsidR="00C0448B" w14:paraId="4DD967D4" w14:textId="77777777" w:rsidTr="00C0448B">
        <w:tc>
          <w:tcPr>
            <w:tcW w:w="2888" w:type="dxa"/>
          </w:tcPr>
          <w:p w14:paraId="4B88786B" w14:textId="59FC6C98" w:rsidR="00C0448B" w:rsidRDefault="00C0448B" w:rsidP="00C0448B">
            <w:pPr>
              <w:pStyle w:val="TAL"/>
            </w:pPr>
            <w:r>
              <w:t>MM1_mmbox_upload_RES</w:t>
            </w:r>
          </w:p>
        </w:tc>
        <w:tc>
          <w:tcPr>
            <w:tcW w:w="1913" w:type="dxa"/>
          </w:tcPr>
          <w:p w14:paraId="4D807743" w14:textId="53BD6891" w:rsidR="00C0448B" w:rsidRDefault="00C0448B" w:rsidP="00C0448B">
            <w:pPr>
              <w:pStyle w:val="TAL"/>
            </w:pPr>
            <w:r>
              <w:t>m-</w:t>
            </w:r>
            <w:proofErr w:type="spellStart"/>
            <w:r>
              <w:t>mbox</w:t>
            </w:r>
            <w:proofErr w:type="spellEnd"/>
            <w:r>
              <w:t>-upload-conf</w:t>
            </w:r>
          </w:p>
        </w:tc>
        <w:tc>
          <w:tcPr>
            <w:tcW w:w="2282" w:type="dxa"/>
          </w:tcPr>
          <w:p w14:paraId="546C2FBD" w14:textId="1A1E3604" w:rsidR="00C0448B" w:rsidRDefault="00C0448B" w:rsidP="00C0448B">
            <w:pPr>
              <w:pStyle w:val="TAL"/>
            </w:pPr>
            <w:r>
              <w:t xml:space="preserve">Relay/Server </w:t>
            </w:r>
            <w:r>
              <w:sym w:font="Wingdings" w:char="F0E0"/>
            </w:r>
            <w:r>
              <w:t xml:space="preserve"> UA</w:t>
            </w:r>
          </w:p>
        </w:tc>
        <w:tc>
          <w:tcPr>
            <w:tcW w:w="2545" w:type="dxa"/>
          </w:tcPr>
          <w:p w14:paraId="55703CCD" w14:textId="1AA303E9" w:rsidR="00C0448B" w:rsidRDefault="00C0448B" w:rsidP="00C0448B">
            <w:pPr>
              <w:pStyle w:val="TAL"/>
            </w:pPr>
            <w:proofErr w:type="spellStart"/>
            <w:r>
              <w:t>MMSMBoxUpload</w:t>
            </w:r>
            <w:proofErr w:type="spellEnd"/>
            <w:r>
              <w:t xml:space="preserve"> (NOTE 2)</w:t>
            </w:r>
          </w:p>
        </w:tc>
      </w:tr>
      <w:tr w:rsidR="0017201B" w14:paraId="4DA50786" w14:textId="77777777" w:rsidTr="00C0448B">
        <w:tc>
          <w:tcPr>
            <w:tcW w:w="2888" w:type="dxa"/>
          </w:tcPr>
          <w:p w14:paraId="2E9A6090" w14:textId="27223E33" w:rsidR="0017201B" w:rsidRDefault="0017201B" w:rsidP="00C0448B">
            <w:pPr>
              <w:pStyle w:val="TAL"/>
            </w:pPr>
            <w:r>
              <w:t>MM1_mmbox_store_REQ</w:t>
            </w:r>
          </w:p>
        </w:tc>
        <w:tc>
          <w:tcPr>
            <w:tcW w:w="1913" w:type="dxa"/>
          </w:tcPr>
          <w:p w14:paraId="7377357F" w14:textId="51F6D70B" w:rsidR="0017201B" w:rsidRDefault="0017201B" w:rsidP="00C0448B">
            <w:pPr>
              <w:pStyle w:val="TAL"/>
            </w:pPr>
            <w:r>
              <w:t>m-</w:t>
            </w:r>
            <w:proofErr w:type="spellStart"/>
            <w:r>
              <w:t>mbox</w:t>
            </w:r>
            <w:proofErr w:type="spellEnd"/>
            <w:r>
              <w:t>-store-</w:t>
            </w:r>
            <w:proofErr w:type="spellStart"/>
            <w:r>
              <w:t>req</w:t>
            </w:r>
            <w:proofErr w:type="spellEnd"/>
          </w:p>
        </w:tc>
        <w:tc>
          <w:tcPr>
            <w:tcW w:w="2282" w:type="dxa"/>
          </w:tcPr>
          <w:p w14:paraId="3F4C4A63" w14:textId="3A7C3E10" w:rsidR="0017201B" w:rsidRDefault="0017201B" w:rsidP="00C0448B">
            <w:pPr>
              <w:pStyle w:val="TAL"/>
            </w:pPr>
            <w:r>
              <w:t xml:space="preserve">UA </w:t>
            </w:r>
            <w:r>
              <w:sym w:font="Wingdings" w:char="F0E0"/>
            </w:r>
            <w:r>
              <w:t xml:space="preserve"> Relay/Server</w:t>
            </w:r>
          </w:p>
        </w:tc>
        <w:tc>
          <w:tcPr>
            <w:tcW w:w="2545" w:type="dxa"/>
          </w:tcPr>
          <w:p w14:paraId="6CCE9E8A" w14:textId="3F75146B" w:rsidR="0017201B" w:rsidRDefault="0017201B" w:rsidP="00C0448B">
            <w:pPr>
              <w:pStyle w:val="TAL"/>
            </w:pPr>
            <w:proofErr w:type="spellStart"/>
            <w:r>
              <w:t>MMSMBoxStore</w:t>
            </w:r>
            <w:proofErr w:type="spellEnd"/>
            <w:r>
              <w:t xml:space="preserve"> (NOTE 3)</w:t>
            </w:r>
          </w:p>
        </w:tc>
      </w:tr>
      <w:tr w:rsidR="0017201B" w14:paraId="7F398B25" w14:textId="77777777" w:rsidTr="00C0448B">
        <w:tc>
          <w:tcPr>
            <w:tcW w:w="2888" w:type="dxa"/>
          </w:tcPr>
          <w:p w14:paraId="7A6101A4" w14:textId="20F30892" w:rsidR="0017201B" w:rsidRDefault="0017201B" w:rsidP="00C0448B">
            <w:pPr>
              <w:pStyle w:val="TAL"/>
            </w:pPr>
            <w:r>
              <w:t>MM1_mmbox_store.RES</w:t>
            </w:r>
          </w:p>
        </w:tc>
        <w:tc>
          <w:tcPr>
            <w:tcW w:w="1913" w:type="dxa"/>
          </w:tcPr>
          <w:p w14:paraId="7688EB88" w14:textId="7E3D9754" w:rsidR="0017201B" w:rsidRDefault="0017201B" w:rsidP="00C0448B">
            <w:pPr>
              <w:pStyle w:val="TAL"/>
            </w:pPr>
            <w:r>
              <w:t>m-</w:t>
            </w:r>
            <w:proofErr w:type="spellStart"/>
            <w:r>
              <w:t>mbox</w:t>
            </w:r>
            <w:proofErr w:type="spellEnd"/>
            <w:r>
              <w:t>-store-conf</w:t>
            </w:r>
          </w:p>
        </w:tc>
        <w:tc>
          <w:tcPr>
            <w:tcW w:w="2282" w:type="dxa"/>
          </w:tcPr>
          <w:p w14:paraId="7DC0C374" w14:textId="45F0C882" w:rsidR="0017201B" w:rsidRDefault="0017201B" w:rsidP="00C0448B">
            <w:pPr>
              <w:pStyle w:val="TAL"/>
            </w:pPr>
            <w:r>
              <w:t xml:space="preserve">Relay/Server </w:t>
            </w:r>
            <w:r>
              <w:sym w:font="Wingdings" w:char="F0E0"/>
            </w:r>
            <w:r>
              <w:t xml:space="preserve"> UA</w:t>
            </w:r>
          </w:p>
        </w:tc>
        <w:tc>
          <w:tcPr>
            <w:tcW w:w="2545" w:type="dxa"/>
          </w:tcPr>
          <w:p w14:paraId="67172D81" w14:textId="0FF98C59" w:rsidR="0017201B" w:rsidRDefault="0017201B" w:rsidP="00C0448B">
            <w:pPr>
              <w:pStyle w:val="TAL"/>
            </w:pPr>
            <w:proofErr w:type="spellStart"/>
            <w:r>
              <w:t>MMSMBoxStore</w:t>
            </w:r>
            <w:proofErr w:type="spellEnd"/>
            <w:r>
              <w:t xml:space="preserve"> (NOTE 3)</w:t>
            </w:r>
          </w:p>
        </w:tc>
      </w:tr>
      <w:tr w:rsidR="00C0448B" w14:paraId="705D61C3" w14:textId="77777777" w:rsidTr="00C0448B">
        <w:tc>
          <w:tcPr>
            <w:tcW w:w="2888" w:type="dxa"/>
          </w:tcPr>
          <w:p w14:paraId="629EE357" w14:textId="5FB53A13" w:rsidR="00C0448B" w:rsidRDefault="00C0448B" w:rsidP="00C0448B">
            <w:pPr>
              <w:pStyle w:val="TAL"/>
            </w:pPr>
            <w:r>
              <w:t>MM1_mmbox_delete.REQ</w:t>
            </w:r>
          </w:p>
        </w:tc>
        <w:tc>
          <w:tcPr>
            <w:tcW w:w="1913" w:type="dxa"/>
          </w:tcPr>
          <w:p w14:paraId="04847EA4" w14:textId="78BD378A" w:rsidR="00C0448B" w:rsidRDefault="00C0448B" w:rsidP="00C0448B">
            <w:pPr>
              <w:pStyle w:val="TAL"/>
            </w:pPr>
            <w:r>
              <w:t>m-</w:t>
            </w:r>
            <w:proofErr w:type="spellStart"/>
            <w:r>
              <w:t>mbox</w:t>
            </w:r>
            <w:proofErr w:type="spellEnd"/>
            <w:r>
              <w:t>-delete-</w:t>
            </w:r>
            <w:proofErr w:type="spellStart"/>
            <w:r>
              <w:t>req</w:t>
            </w:r>
            <w:proofErr w:type="spellEnd"/>
          </w:p>
        </w:tc>
        <w:tc>
          <w:tcPr>
            <w:tcW w:w="2282" w:type="dxa"/>
          </w:tcPr>
          <w:p w14:paraId="69FAFA9F" w14:textId="57F9BA07" w:rsidR="00C0448B" w:rsidRDefault="00C0448B" w:rsidP="00C0448B">
            <w:pPr>
              <w:pStyle w:val="TAL"/>
            </w:pPr>
            <w:r>
              <w:t xml:space="preserve">UA </w:t>
            </w:r>
            <w:r>
              <w:sym w:font="Wingdings" w:char="F0E0"/>
            </w:r>
            <w:r>
              <w:t xml:space="preserve"> Relay/Server</w:t>
            </w:r>
          </w:p>
        </w:tc>
        <w:tc>
          <w:tcPr>
            <w:tcW w:w="2545" w:type="dxa"/>
          </w:tcPr>
          <w:p w14:paraId="5C6D8392" w14:textId="0308FFA4" w:rsidR="00C0448B" w:rsidRDefault="00C0448B" w:rsidP="00C0448B">
            <w:pPr>
              <w:pStyle w:val="TAL"/>
            </w:pPr>
            <w:r>
              <w:t xml:space="preserve"> </w:t>
            </w:r>
          </w:p>
        </w:tc>
      </w:tr>
      <w:tr w:rsidR="00C0448B" w14:paraId="7FD33BAC" w14:textId="77777777" w:rsidTr="00C0448B">
        <w:tc>
          <w:tcPr>
            <w:tcW w:w="2888" w:type="dxa"/>
          </w:tcPr>
          <w:p w14:paraId="05767117" w14:textId="625838F7" w:rsidR="00C0448B" w:rsidRDefault="00C0448B" w:rsidP="00C0448B">
            <w:pPr>
              <w:pStyle w:val="TAL"/>
            </w:pPr>
            <w:r>
              <w:t>MM1_mmbox_delete.RES</w:t>
            </w:r>
          </w:p>
        </w:tc>
        <w:tc>
          <w:tcPr>
            <w:tcW w:w="1913" w:type="dxa"/>
          </w:tcPr>
          <w:p w14:paraId="2BDD3096" w14:textId="6F37D052" w:rsidR="00C0448B" w:rsidRDefault="00C0448B" w:rsidP="00C0448B">
            <w:pPr>
              <w:pStyle w:val="TAL"/>
            </w:pPr>
            <w:r>
              <w:t>m-</w:t>
            </w:r>
            <w:proofErr w:type="spellStart"/>
            <w:r>
              <w:t>mbox</w:t>
            </w:r>
            <w:proofErr w:type="spellEnd"/>
            <w:r>
              <w:t>-delete-conf</w:t>
            </w:r>
          </w:p>
        </w:tc>
        <w:tc>
          <w:tcPr>
            <w:tcW w:w="2282" w:type="dxa"/>
          </w:tcPr>
          <w:p w14:paraId="5F9DAAEE" w14:textId="5C78922F" w:rsidR="00C0448B" w:rsidRDefault="00C0448B" w:rsidP="00C0448B">
            <w:pPr>
              <w:pStyle w:val="TAL"/>
            </w:pPr>
            <w:r>
              <w:t xml:space="preserve">Relay/Server </w:t>
            </w:r>
            <w:r>
              <w:sym w:font="Wingdings" w:char="F0E0"/>
            </w:r>
            <w:r>
              <w:t xml:space="preserve"> UA</w:t>
            </w:r>
          </w:p>
        </w:tc>
        <w:tc>
          <w:tcPr>
            <w:tcW w:w="2545" w:type="dxa"/>
          </w:tcPr>
          <w:p w14:paraId="3EB34E65" w14:textId="47826C3E" w:rsidR="00C0448B" w:rsidRDefault="00C0448B" w:rsidP="00C0448B">
            <w:pPr>
              <w:pStyle w:val="TAL"/>
            </w:pPr>
            <w:proofErr w:type="spellStart"/>
            <w:r>
              <w:t>MMSMBoxDelete</w:t>
            </w:r>
            <w:proofErr w:type="spellEnd"/>
          </w:p>
        </w:tc>
      </w:tr>
      <w:tr w:rsidR="002B0A97" w14:paraId="07C2793F" w14:textId="77777777" w:rsidTr="003D2B0B">
        <w:tc>
          <w:tcPr>
            <w:tcW w:w="9628" w:type="dxa"/>
            <w:gridSpan w:val="4"/>
          </w:tcPr>
          <w:p w14:paraId="51F1078C" w14:textId="4CCD4CBA" w:rsidR="002B0A97" w:rsidRDefault="002B0A97" w:rsidP="00F64AAB">
            <w:pPr>
              <w:pStyle w:val="NO"/>
            </w:pPr>
            <w:r>
              <w:t xml:space="preserve">NOTE 1: The </w:t>
            </w:r>
            <w:proofErr w:type="spellStart"/>
            <w:r>
              <w:t>xIRI</w:t>
            </w:r>
            <w:proofErr w:type="spellEnd"/>
            <w:r>
              <w:t xml:space="preserve"> is constructed from the m-send-</w:t>
            </w:r>
            <w:proofErr w:type="spellStart"/>
            <w:r>
              <w:t>req</w:t>
            </w:r>
            <w:proofErr w:type="spellEnd"/>
            <w:r>
              <w:t xml:space="preserve">, but the trigger for the </w:t>
            </w:r>
            <w:proofErr w:type="spellStart"/>
            <w:r>
              <w:t>xIRI</w:t>
            </w:r>
            <w:proofErr w:type="spellEnd"/>
            <w:r>
              <w:t xml:space="preserve"> is m-send-conf</w:t>
            </w:r>
            <w:r w:rsidR="00C312EE">
              <w:t>.</w:t>
            </w:r>
          </w:p>
          <w:p w14:paraId="0A64DD58" w14:textId="1A2E2657" w:rsidR="002B0A97" w:rsidRDefault="002B0A97" w:rsidP="00F64AAB">
            <w:pPr>
              <w:pStyle w:val="NO"/>
            </w:pPr>
            <w:r>
              <w:t xml:space="preserve">NOTE </w:t>
            </w:r>
            <w:r w:rsidR="00C0448B">
              <w:t>2</w:t>
            </w:r>
            <w:r>
              <w:t xml:space="preserve">: </w:t>
            </w:r>
            <w:r w:rsidR="002760C7">
              <w:t xml:space="preserve">The </w:t>
            </w:r>
            <w:proofErr w:type="spellStart"/>
            <w:r w:rsidR="002760C7">
              <w:t>xIRI</w:t>
            </w:r>
            <w:proofErr w:type="spellEnd"/>
            <w:r w:rsidR="002760C7">
              <w:t xml:space="preserve"> is constructed from the m-</w:t>
            </w:r>
            <w:proofErr w:type="spellStart"/>
            <w:r w:rsidR="002760C7">
              <w:t>mbox</w:t>
            </w:r>
            <w:proofErr w:type="spellEnd"/>
            <w:r w:rsidR="002760C7">
              <w:t>-upload</w:t>
            </w:r>
            <w:r w:rsidR="0017201B">
              <w:t>-</w:t>
            </w:r>
            <w:proofErr w:type="spellStart"/>
            <w:r w:rsidR="0017201B">
              <w:t>req</w:t>
            </w:r>
            <w:proofErr w:type="spellEnd"/>
            <w:r w:rsidR="002760C7">
              <w:t xml:space="preserve"> but the </w:t>
            </w:r>
            <w:r>
              <w:t xml:space="preserve">trigger for the </w:t>
            </w:r>
            <w:proofErr w:type="spellStart"/>
            <w:r>
              <w:t>xIRI</w:t>
            </w:r>
            <w:proofErr w:type="spellEnd"/>
            <w:r>
              <w:t xml:space="preserve"> is m-</w:t>
            </w:r>
            <w:proofErr w:type="spellStart"/>
            <w:r>
              <w:t>mbox</w:t>
            </w:r>
            <w:proofErr w:type="spellEnd"/>
            <w:r>
              <w:t>-upload-conf</w:t>
            </w:r>
            <w:r w:rsidR="00C312EE">
              <w:t>.</w:t>
            </w:r>
          </w:p>
          <w:p w14:paraId="7CE5678D" w14:textId="41DDDDFD" w:rsidR="0017201B" w:rsidRDefault="0017201B" w:rsidP="00F64AAB">
            <w:pPr>
              <w:pStyle w:val="NO"/>
            </w:pPr>
            <w:r>
              <w:t xml:space="preserve">NOTE 3: The </w:t>
            </w:r>
            <w:proofErr w:type="spellStart"/>
            <w:r>
              <w:t>xIRI</w:t>
            </w:r>
            <w:proofErr w:type="spellEnd"/>
            <w:r>
              <w:t xml:space="preserve"> is constructed from the m-</w:t>
            </w:r>
            <w:proofErr w:type="spellStart"/>
            <w:r>
              <w:t>mbox</w:t>
            </w:r>
            <w:proofErr w:type="spellEnd"/>
            <w:r>
              <w:t>-store-</w:t>
            </w:r>
            <w:proofErr w:type="spellStart"/>
            <w:r>
              <w:t>req</w:t>
            </w:r>
            <w:proofErr w:type="spellEnd"/>
            <w:r>
              <w:t xml:space="preserve"> but the trigger for the </w:t>
            </w:r>
            <w:proofErr w:type="spellStart"/>
            <w:r>
              <w:t>xIRI</w:t>
            </w:r>
            <w:proofErr w:type="spellEnd"/>
            <w:r>
              <w:t xml:space="preserve"> is m-</w:t>
            </w:r>
            <w:proofErr w:type="spellStart"/>
            <w:r>
              <w:t>mbox</w:t>
            </w:r>
            <w:proofErr w:type="spellEnd"/>
            <w:r>
              <w:t>-store-conf. Furthermore, at the originating end, this procedure is only used to update the state of an already stored MM message</w:t>
            </w:r>
            <w:r w:rsidR="00C312EE">
              <w:t>.</w:t>
            </w:r>
          </w:p>
        </w:tc>
      </w:tr>
    </w:tbl>
    <w:p w14:paraId="5FF801B5" w14:textId="13309C94" w:rsidR="00527549" w:rsidRDefault="00A40290" w:rsidP="0017201B">
      <w:pPr>
        <w:spacing w:before="120"/>
      </w:pPr>
      <w:r>
        <w:t xml:space="preserve">As shown in table 4.4.2.2-1, most of the </w:t>
      </w:r>
      <w:proofErr w:type="spellStart"/>
      <w:r>
        <w:t>xIRIs</w:t>
      </w:r>
      <w:proofErr w:type="spellEnd"/>
      <w:r>
        <w:t xml:space="preserve"> are generated when a confirmation is sent to the MMS User Agent. </w:t>
      </w:r>
      <w:r w:rsidR="00527549">
        <w:t>An illustration of the message mapping shown in table 4.4.2</w:t>
      </w:r>
      <w:r w:rsidR="00EF7708">
        <w:t>.2</w:t>
      </w:r>
      <w:r w:rsidR="00527549">
        <w:t>-1 along with the directional aspects are illustrated in clause 4.4.3.</w:t>
      </w:r>
    </w:p>
    <w:p w14:paraId="29F91D4D" w14:textId="11B9F977" w:rsidR="00C0448B" w:rsidRDefault="00C0448B" w:rsidP="00C0448B">
      <w:pPr>
        <w:pStyle w:val="TH"/>
      </w:pPr>
      <w:r>
        <w:t>Table 4.4.2.2-2: MMS LI from (MM1, MMS</w:t>
      </w:r>
      <w:r w:rsidRPr="00780297">
        <w:rPr>
          <w:vertAlign w:val="subscript"/>
        </w:rPr>
        <w:t>M</w:t>
      </w:r>
      <w:r>
        <w:t>) messages (target is Email Address, non-local ID)</w:t>
      </w:r>
    </w:p>
    <w:tbl>
      <w:tblPr>
        <w:tblStyle w:val="TableGrid"/>
        <w:tblW w:w="0" w:type="auto"/>
        <w:tblLook w:val="0420" w:firstRow="1" w:lastRow="0" w:firstColumn="0" w:lastColumn="0" w:noHBand="0" w:noVBand="1"/>
      </w:tblPr>
      <w:tblGrid>
        <w:gridCol w:w="2888"/>
        <w:gridCol w:w="1913"/>
        <w:gridCol w:w="2282"/>
        <w:gridCol w:w="2545"/>
      </w:tblGrid>
      <w:tr w:rsidR="00C0448B" w14:paraId="3886CD2C" w14:textId="77777777" w:rsidTr="00240670">
        <w:tc>
          <w:tcPr>
            <w:tcW w:w="2888" w:type="dxa"/>
            <w:vAlign w:val="center"/>
          </w:tcPr>
          <w:p w14:paraId="54E5D4FC" w14:textId="77777777" w:rsidR="00C0448B" w:rsidRPr="00F64AAB" w:rsidRDefault="00C0448B" w:rsidP="00F64AAB">
            <w:pPr>
              <w:pStyle w:val="TAH"/>
            </w:pPr>
            <w:r w:rsidRPr="00F64AAB">
              <w:t xml:space="preserve"> MM1 [18]</w:t>
            </w:r>
          </w:p>
        </w:tc>
        <w:tc>
          <w:tcPr>
            <w:tcW w:w="1913" w:type="dxa"/>
            <w:vAlign w:val="center"/>
          </w:tcPr>
          <w:p w14:paraId="1028A25D" w14:textId="0A36D923" w:rsidR="00C0448B" w:rsidRPr="00F64AAB" w:rsidRDefault="00C0448B" w:rsidP="00F64AAB">
            <w:pPr>
              <w:pStyle w:val="TAH"/>
            </w:pPr>
            <w:r w:rsidRPr="00F64AAB">
              <w:t>MMSM</w:t>
            </w:r>
            <w:r w:rsidR="00C312EE">
              <w:t xml:space="preserve"> </w:t>
            </w:r>
            <w:r w:rsidRPr="00F64AAB">
              <w:t>[19]</w:t>
            </w:r>
          </w:p>
        </w:tc>
        <w:tc>
          <w:tcPr>
            <w:tcW w:w="2282" w:type="dxa"/>
          </w:tcPr>
          <w:p w14:paraId="01E982F6" w14:textId="77777777" w:rsidR="00C0448B" w:rsidRPr="00F64AAB" w:rsidRDefault="00C0448B" w:rsidP="00F64AAB">
            <w:pPr>
              <w:pStyle w:val="TAH"/>
            </w:pPr>
            <w:r w:rsidRPr="00F64AAB">
              <w:t>MM message direction</w:t>
            </w:r>
          </w:p>
        </w:tc>
        <w:tc>
          <w:tcPr>
            <w:tcW w:w="2545" w:type="dxa"/>
          </w:tcPr>
          <w:p w14:paraId="7651BB2E" w14:textId="77777777" w:rsidR="00C0448B" w:rsidRPr="00F64AAB" w:rsidRDefault="00C0448B" w:rsidP="00F64AAB">
            <w:pPr>
              <w:pStyle w:val="TAH"/>
            </w:pPr>
            <w:r w:rsidRPr="00F85062">
              <w:rPr>
                <w:highlight w:val="yellow"/>
              </w:rPr>
              <w:t>MMS LI (</w:t>
            </w:r>
            <w:proofErr w:type="spellStart"/>
            <w:r w:rsidRPr="00F85062">
              <w:rPr>
                <w:highlight w:val="yellow"/>
              </w:rPr>
              <w:t>xIRI</w:t>
            </w:r>
            <w:proofErr w:type="spellEnd"/>
            <w:r w:rsidRPr="00F85062">
              <w:rPr>
                <w:highlight w:val="yellow"/>
              </w:rPr>
              <w:t xml:space="preserve"> [4])</w:t>
            </w:r>
          </w:p>
        </w:tc>
      </w:tr>
      <w:tr w:rsidR="00C0448B" w14:paraId="27C8BD57" w14:textId="77777777" w:rsidTr="00240670">
        <w:tc>
          <w:tcPr>
            <w:tcW w:w="2888" w:type="dxa"/>
          </w:tcPr>
          <w:p w14:paraId="2679EC53" w14:textId="77777777" w:rsidR="00C0448B" w:rsidRDefault="00C0448B" w:rsidP="00240670">
            <w:pPr>
              <w:pStyle w:val="TAL"/>
            </w:pPr>
            <w:r>
              <w:t>MM1_submit.REQ</w:t>
            </w:r>
          </w:p>
        </w:tc>
        <w:tc>
          <w:tcPr>
            <w:tcW w:w="1913" w:type="dxa"/>
          </w:tcPr>
          <w:p w14:paraId="2E6BEFBD" w14:textId="77777777" w:rsidR="00C0448B" w:rsidRDefault="00C0448B" w:rsidP="00240670">
            <w:pPr>
              <w:pStyle w:val="TAL"/>
            </w:pPr>
            <w:r>
              <w:t>m-send-</w:t>
            </w:r>
            <w:proofErr w:type="spellStart"/>
            <w:r>
              <w:t>req</w:t>
            </w:r>
            <w:proofErr w:type="spellEnd"/>
          </w:p>
        </w:tc>
        <w:tc>
          <w:tcPr>
            <w:tcW w:w="2282" w:type="dxa"/>
          </w:tcPr>
          <w:p w14:paraId="7DD8F95A" w14:textId="77777777" w:rsidR="00C0448B" w:rsidRDefault="00C0448B" w:rsidP="00240670">
            <w:pPr>
              <w:pStyle w:val="TAL"/>
            </w:pPr>
            <w:r>
              <w:t xml:space="preserve">UA </w:t>
            </w:r>
            <w:r>
              <w:sym w:font="Wingdings" w:char="F0E0"/>
            </w:r>
            <w:r>
              <w:t xml:space="preserve"> Relay/Server</w:t>
            </w:r>
          </w:p>
        </w:tc>
        <w:tc>
          <w:tcPr>
            <w:tcW w:w="2545" w:type="dxa"/>
          </w:tcPr>
          <w:p w14:paraId="07E2EDC8" w14:textId="26A40CB2" w:rsidR="00C0448B" w:rsidRDefault="00C0448B" w:rsidP="00240670">
            <w:pPr>
              <w:pStyle w:val="TAL"/>
            </w:pPr>
          </w:p>
        </w:tc>
      </w:tr>
      <w:tr w:rsidR="00C0448B" w14:paraId="58903F36" w14:textId="77777777" w:rsidTr="00240670">
        <w:tc>
          <w:tcPr>
            <w:tcW w:w="2888" w:type="dxa"/>
          </w:tcPr>
          <w:p w14:paraId="5B148879" w14:textId="77777777" w:rsidR="00C0448B" w:rsidRDefault="00C0448B" w:rsidP="00240670">
            <w:pPr>
              <w:pStyle w:val="TAL"/>
            </w:pPr>
            <w:r>
              <w:t>MM1_submit.RES</w:t>
            </w:r>
          </w:p>
        </w:tc>
        <w:tc>
          <w:tcPr>
            <w:tcW w:w="1913" w:type="dxa"/>
          </w:tcPr>
          <w:p w14:paraId="3DC469F1" w14:textId="77777777" w:rsidR="00C0448B" w:rsidRDefault="00C0448B" w:rsidP="00240670">
            <w:pPr>
              <w:pStyle w:val="TAL"/>
            </w:pPr>
            <w:r>
              <w:t>m-send-conf</w:t>
            </w:r>
          </w:p>
        </w:tc>
        <w:tc>
          <w:tcPr>
            <w:tcW w:w="2282" w:type="dxa"/>
          </w:tcPr>
          <w:p w14:paraId="3321102D" w14:textId="77777777" w:rsidR="00C0448B" w:rsidRDefault="00C0448B" w:rsidP="00240670">
            <w:pPr>
              <w:pStyle w:val="TAL"/>
            </w:pPr>
            <w:r>
              <w:t xml:space="preserve">Relay/Server </w:t>
            </w:r>
            <w:r>
              <w:sym w:font="Wingdings" w:char="F0E0"/>
            </w:r>
            <w:r>
              <w:t xml:space="preserve"> UA</w:t>
            </w:r>
          </w:p>
        </w:tc>
        <w:tc>
          <w:tcPr>
            <w:tcW w:w="2545" w:type="dxa"/>
          </w:tcPr>
          <w:p w14:paraId="16766F15" w14:textId="7E87C08F" w:rsidR="00C0448B" w:rsidRDefault="00C0448B" w:rsidP="00240670">
            <w:pPr>
              <w:pStyle w:val="TAL"/>
            </w:pPr>
          </w:p>
        </w:tc>
      </w:tr>
      <w:tr w:rsidR="00C0448B" w14:paraId="2E6F4325" w14:textId="77777777" w:rsidTr="00240670">
        <w:trPr>
          <w:trHeight w:val="58"/>
        </w:trPr>
        <w:tc>
          <w:tcPr>
            <w:tcW w:w="2888" w:type="dxa"/>
          </w:tcPr>
          <w:p w14:paraId="30D5D881" w14:textId="77777777" w:rsidR="00C0448B" w:rsidRDefault="00C0448B" w:rsidP="00240670">
            <w:pPr>
              <w:pStyle w:val="TAL"/>
            </w:pPr>
            <w:r>
              <w:t>MM1_delivery_report.REQ</w:t>
            </w:r>
          </w:p>
        </w:tc>
        <w:tc>
          <w:tcPr>
            <w:tcW w:w="1913" w:type="dxa"/>
          </w:tcPr>
          <w:p w14:paraId="16DF9732" w14:textId="77777777" w:rsidR="00C0448B" w:rsidRDefault="00C0448B" w:rsidP="00240670">
            <w:pPr>
              <w:pStyle w:val="TAL"/>
            </w:pPr>
            <w:r>
              <w:t>m-delivery-</w:t>
            </w:r>
            <w:proofErr w:type="spellStart"/>
            <w:r>
              <w:t>ind</w:t>
            </w:r>
            <w:proofErr w:type="spellEnd"/>
          </w:p>
        </w:tc>
        <w:tc>
          <w:tcPr>
            <w:tcW w:w="2282" w:type="dxa"/>
          </w:tcPr>
          <w:p w14:paraId="1AB813D6" w14:textId="77777777" w:rsidR="00C0448B" w:rsidRDefault="00C0448B" w:rsidP="00240670">
            <w:pPr>
              <w:pStyle w:val="TAL"/>
            </w:pPr>
            <w:r>
              <w:t xml:space="preserve">Relay/Server </w:t>
            </w:r>
            <w:r>
              <w:sym w:font="Wingdings" w:char="F0E0"/>
            </w:r>
            <w:r>
              <w:t xml:space="preserve"> UA</w:t>
            </w:r>
          </w:p>
        </w:tc>
        <w:tc>
          <w:tcPr>
            <w:tcW w:w="2545" w:type="dxa"/>
          </w:tcPr>
          <w:p w14:paraId="22DDB4D6" w14:textId="38F31B1F" w:rsidR="00C0448B" w:rsidRDefault="00C0448B" w:rsidP="00240670">
            <w:pPr>
              <w:pStyle w:val="TAL"/>
            </w:pPr>
          </w:p>
        </w:tc>
      </w:tr>
      <w:tr w:rsidR="00C0448B" w14:paraId="0117155F" w14:textId="77777777" w:rsidTr="00240670">
        <w:tc>
          <w:tcPr>
            <w:tcW w:w="2888" w:type="dxa"/>
          </w:tcPr>
          <w:p w14:paraId="7D6FAE44" w14:textId="77777777" w:rsidR="00C0448B" w:rsidRDefault="00C0448B" w:rsidP="00240670">
            <w:pPr>
              <w:pStyle w:val="TAL"/>
            </w:pPr>
            <w:r>
              <w:t>MM1_read_reply_originator.REQ</w:t>
            </w:r>
          </w:p>
        </w:tc>
        <w:tc>
          <w:tcPr>
            <w:tcW w:w="1913" w:type="dxa"/>
          </w:tcPr>
          <w:p w14:paraId="407D6003" w14:textId="77777777" w:rsidR="00C0448B" w:rsidRDefault="00C0448B" w:rsidP="00240670">
            <w:pPr>
              <w:pStyle w:val="TAL"/>
            </w:pPr>
            <w:r>
              <w:t>m-read-</w:t>
            </w:r>
            <w:proofErr w:type="spellStart"/>
            <w:r>
              <w:t>orig</w:t>
            </w:r>
            <w:proofErr w:type="spellEnd"/>
            <w:r>
              <w:t>-</w:t>
            </w:r>
            <w:proofErr w:type="spellStart"/>
            <w:r>
              <w:t>ind</w:t>
            </w:r>
            <w:proofErr w:type="spellEnd"/>
          </w:p>
        </w:tc>
        <w:tc>
          <w:tcPr>
            <w:tcW w:w="2282" w:type="dxa"/>
          </w:tcPr>
          <w:p w14:paraId="24D92FEE" w14:textId="77777777" w:rsidR="00C0448B" w:rsidRDefault="00C0448B" w:rsidP="00240670">
            <w:pPr>
              <w:pStyle w:val="TAL"/>
            </w:pPr>
            <w:r>
              <w:t xml:space="preserve">Relay/Server </w:t>
            </w:r>
            <w:r>
              <w:sym w:font="Wingdings" w:char="F0E0"/>
            </w:r>
            <w:r>
              <w:t xml:space="preserve"> UA</w:t>
            </w:r>
          </w:p>
        </w:tc>
        <w:tc>
          <w:tcPr>
            <w:tcW w:w="2545" w:type="dxa"/>
          </w:tcPr>
          <w:p w14:paraId="3B1072F6" w14:textId="616440C3" w:rsidR="00C0448B" w:rsidRDefault="00C0448B" w:rsidP="00240670">
            <w:pPr>
              <w:pStyle w:val="TAL"/>
            </w:pPr>
          </w:p>
        </w:tc>
      </w:tr>
      <w:tr w:rsidR="00C0448B" w14:paraId="53C3632B" w14:textId="77777777" w:rsidTr="00240670">
        <w:tc>
          <w:tcPr>
            <w:tcW w:w="9628" w:type="dxa"/>
            <w:gridSpan w:val="4"/>
          </w:tcPr>
          <w:p w14:paraId="48432A87" w14:textId="250E4090" w:rsidR="00C0448B" w:rsidRDefault="00C0448B" w:rsidP="00240670">
            <w:pPr>
              <w:pStyle w:val="NO"/>
              <w:spacing w:before="120"/>
            </w:pPr>
            <w:r>
              <w:t xml:space="preserve"> </w:t>
            </w:r>
          </w:p>
        </w:tc>
      </w:tr>
    </w:tbl>
    <w:p w14:paraId="365979EB" w14:textId="21E4D378" w:rsidR="00F85062" w:rsidRDefault="00F85062" w:rsidP="003306B9">
      <w:pPr>
        <w:spacing w:before="120"/>
      </w:pPr>
      <w:r w:rsidRPr="00F85062">
        <w:rPr>
          <w:highlight w:val="yellow"/>
        </w:rPr>
        <w:t>Editor's Note: The last column in the above tables may require a change once the CR to include the Email Address as a target identifier is approved.</w:t>
      </w:r>
      <w:r>
        <w:t xml:space="preserve">  </w:t>
      </w:r>
    </w:p>
    <w:p w14:paraId="71EDE322" w14:textId="47AF9874" w:rsidR="003306B9" w:rsidRDefault="003306B9" w:rsidP="003306B9">
      <w:pPr>
        <w:spacing w:before="120"/>
      </w:pPr>
      <w:r>
        <w:t xml:space="preserve">The </w:t>
      </w:r>
      <w:proofErr w:type="spellStart"/>
      <w:r>
        <w:t>MMBox</w:t>
      </w:r>
      <w:proofErr w:type="spellEnd"/>
      <w:r>
        <w:t xml:space="preserve"> specific messages are not included in table 4.4.2.2-2 as such operations do not apply to target non-local ID.</w:t>
      </w:r>
    </w:p>
    <w:p w14:paraId="70479F1C" w14:textId="6ABD00DF" w:rsidR="00EF7708" w:rsidRDefault="00EF7708" w:rsidP="0017201B">
      <w:pPr>
        <w:spacing w:before="120"/>
      </w:pPr>
      <w:r>
        <w:t>An illustration of the message mapping shown in table 4.4.2.2-2 along with the directional aspects are illustrated in clause 4.4.3</w:t>
      </w:r>
      <w:r w:rsidR="00C312EE">
        <w:t>.</w:t>
      </w:r>
    </w:p>
    <w:p w14:paraId="0FEFC5C3" w14:textId="6E08BA7A" w:rsidR="00F86E16" w:rsidRPr="00527549" w:rsidRDefault="00F86E16" w:rsidP="00F86E16">
      <w:pPr>
        <w:pStyle w:val="Heading4"/>
        <w:rPr>
          <w:u w:val="single"/>
        </w:rPr>
      </w:pPr>
      <w:r w:rsidRPr="00527549">
        <w:rPr>
          <w:rStyle w:val="Heading4Char"/>
        </w:rPr>
        <w:t>4</w:t>
      </w:r>
      <w:r w:rsidRPr="00527549">
        <w:t>.4.2.</w:t>
      </w:r>
      <w:r w:rsidR="00C0448B">
        <w:t>3</w:t>
      </w:r>
      <w:r w:rsidRPr="00527549">
        <w:tab/>
        <w:t xml:space="preserve">MM1 to </w:t>
      </w:r>
      <w:proofErr w:type="spellStart"/>
      <w:r w:rsidRPr="00527549">
        <w:t>xIRIs</w:t>
      </w:r>
      <w:proofErr w:type="spellEnd"/>
      <w:r>
        <w:t xml:space="preserve"> (terminating side)</w:t>
      </w:r>
    </w:p>
    <w:p w14:paraId="7C8278F7" w14:textId="316AA601" w:rsidR="00F86E16" w:rsidRDefault="00F86E16" w:rsidP="00F86E16">
      <w:r>
        <w:t xml:space="preserve">When the target is local to the MMS Relay/Server or when the target non-local ID is represented by an Email Address, the MM1 messages are used to generate the </w:t>
      </w:r>
      <w:proofErr w:type="spellStart"/>
      <w:r>
        <w:t>xIRIs</w:t>
      </w:r>
      <w:proofErr w:type="spellEnd"/>
      <w:r w:rsidR="00C312EE">
        <w:t>.</w:t>
      </w:r>
    </w:p>
    <w:p w14:paraId="53DE066C" w14:textId="66746DF9" w:rsidR="00F86E16" w:rsidRDefault="00F86E16" w:rsidP="00C0448B">
      <w:pPr>
        <w:pStyle w:val="TH"/>
      </w:pPr>
      <w:r>
        <w:lastRenderedPageBreak/>
        <w:t>Table 4.4.2</w:t>
      </w:r>
      <w:r w:rsidR="00C0448B">
        <w:t>.3</w:t>
      </w:r>
      <w:r>
        <w:t>-1: MMS LI from (MM1, MMS</w:t>
      </w:r>
      <w:r w:rsidRPr="00780297">
        <w:rPr>
          <w:vertAlign w:val="subscript"/>
        </w:rPr>
        <w:t>M</w:t>
      </w:r>
      <w:r>
        <w:t>) messages</w:t>
      </w:r>
      <w:r w:rsidR="00C0448B">
        <w:t xml:space="preserve"> (target is local MMS Relay/Server)</w:t>
      </w:r>
    </w:p>
    <w:tbl>
      <w:tblPr>
        <w:tblStyle w:val="TableGrid"/>
        <w:tblW w:w="0" w:type="auto"/>
        <w:tblLook w:val="0420" w:firstRow="1" w:lastRow="0" w:firstColumn="0" w:lastColumn="0" w:noHBand="0" w:noVBand="1"/>
      </w:tblPr>
      <w:tblGrid>
        <w:gridCol w:w="2888"/>
        <w:gridCol w:w="2210"/>
        <w:gridCol w:w="2193"/>
        <w:gridCol w:w="2337"/>
      </w:tblGrid>
      <w:tr w:rsidR="00C0448B" w14:paraId="1C47608A" w14:textId="77777777" w:rsidTr="00237D0D">
        <w:tc>
          <w:tcPr>
            <w:tcW w:w="2888" w:type="dxa"/>
            <w:vAlign w:val="center"/>
          </w:tcPr>
          <w:p w14:paraId="07A94670" w14:textId="77777777" w:rsidR="00C0448B" w:rsidRDefault="00C0448B" w:rsidP="00222294">
            <w:pPr>
              <w:pStyle w:val="TAH"/>
            </w:pPr>
            <w:r>
              <w:t xml:space="preserve"> MM1 [18]</w:t>
            </w:r>
          </w:p>
        </w:tc>
        <w:tc>
          <w:tcPr>
            <w:tcW w:w="2210" w:type="dxa"/>
            <w:vAlign w:val="center"/>
          </w:tcPr>
          <w:p w14:paraId="03FFEB11" w14:textId="02A84D0C" w:rsidR="00C0448B" w:rsidRDefault="00C0448B" w:rsidP="00222294">
            <w:pPr>
              <w:pStyle w:val="TAH"/>
            </w:pPr>
            <w:r>
              <w:t>MMS</w:t>
            </w:r>
            <w:r w:rsidRPr="00780297">
              <w:rPr>
                <w:vertAlign w:val="subscript"/>
              </w:rPr>
              <w:t>M</w:t>
            </w:r>
            <w:r w:rsidR="00C312EE">
              <w:t xml:space="preserve"> </w:t>
            </w:r>
            <w:r>
              <w:t>[19]</w:t>
            </w:r>
          </w:p>
        </w:tc>
        <w:tc>
          <w:tcPr>
            <w:tcW w:w="2193" w:type="dxa"/>
          </w:tcPr>
          <w:p w14:paraId="0AF40ECF" w14:textId="1B771958" w:rsidR="00C0448B" w:rsidRDefault="00C0448B" w:rsidP="00222294">
            <w:pPr>
              <w:pStyle w:val="TAH"/>
            </w:pPr>
            <w:r>
              <w:t>MM message direction</w:t>
            </w:r>
          </w:p>
        </w:tc>
        <w:tc>
          <w:tcPr>
            <w:tcW w:w="2337" w:type="dxa"/>
          </w:tcPr>
          <w:p w14:paraId="0BE99D62" w14:textId="4E1D4E17" w:rsidR="00C0448B" w:rsidRDefault="00C0448B" w:rsidP="00222294">
            <w:pPr>
              <w:pStyle w:val="TAH"/>
            </w:pPr>
            <w:r>
              <w:t>MMS LI (</w:t>
            </w:r>
            <w:proofErr w:type="spellStart"/>
            <w:r>
              <w:t>xIRI</w:t>
            </w:r>
            <w:proofErr w:type="spellEnd"/>
            <w:r>
              <w:t xml:space="preserve"> [4])</w:t>
            </w:r>
          </w:p>
        </w:tc>
      </w:tr>
      <w:tr w:rsidR="00C0448B" w14:paraId="37E8F789" w14:textId="77777777" w:rsidTr="00237D0D">
        <w:tc>
          <w:tcPr>
            <w:tcW w:w="2888" w:type="dxa"/>
          </w:tcPr>
          <w:p w14:paraId="7605073C" w14:textId="77777777" w:rsidR="00C0448B" w:rsidRDefault="00C0448B" w:rsidP="00C0448B">
            <w:pPr>
              <w:pStyle w:val="TAL"/>
            </w:pPr>
            <w:r>
              <w:t>MM1_notification.REQ</w:t>
            </w:r>
          </w:p>
        </w:tc>
        <w:tc>
          <w:tcPr>
            <w:tcW w:w="2210" w:type="dxa"/>
          </w:tcPr>
          <w:p w14:paraId="39F38D1F" w14:textId="77777777" w:rsidR="00C0448B" w:rsidRDefault="00C0448B" w:rsidP="00C0448B">
            <w:pPr>
              <w:pStyle w:val="TAL"/>
            </w:pPr>
            <w:r>
              <w:t>m-notification-</w:t>
            </w:r>
            <w:proofErr w:type="spellStart"/>
            <w:r>
              <w:t>ind</w:t>
            </w:r>
            <w:proofErr w:type="spellEnd"/>
          </w:p>
        </w:tc>
        <w:tc>
          <w:tcPr>
            <w:tcW w:w="2193" w:type="dxa"/>
          </w:tcPr>
          <w:p w14:paraId="4F79AFB5" w14:textId="3FC6BD91" w:rsidR="00C0448B" w:rsidRDefault="00C0448B" w:rsidP="00C0448B">
            <w:pPr>
              <w:pStyle w:val="TAL"/>
            </w:pPr>
            <w:r>
              <w:t xml:space="preserve">Relay/Server </w:t>
            </w:r>
            <w:r>
              <w:sym w:font="Wingdings" w:char="F0E0"/>
            </w:r>
            <w:r>
              <w:t xml:space="preserve"> UA</w:t>
            </w:r>
          </w:p>
        </w:tc>
        <w:tc>
          <w:tcPr>
            <w:tcW w:w="2337" w:type="dxa"/>
          </w:tcPr>
          <w:p w14:paraId="0A569D9B" w14:textId="3BF82B38" w:rsidR="00C0448B" w:rsidRDefault="00C0448B" w:rsidP="00C0448B">
            <w:pPr>
              <w:pStyle w:val="TAL"/>
            </w:pPr>
            <w:proofErr w:type="spellStart"/>
            <w:r>
              <w:t>MMSNotification</w:t>
            </w:r>
            <w:proofErr w:type="spellEnd"/>
          </w:p>
        </w:tc>
      </w:tr>
      <w:tr w:rsidR="00C0448B" w14:paraId="3D27100B" w14:textId="77777777" w:rsidTr="00237D0D">
        <w:tc>
          <w:tcPr>
            <w:tcW w:w="2888" w:type="dxa"/>
          </w:tcPr>
          <w:p w14:paraId="7F6D0D65" w14:textId="77777777" w:rsidR="00C0448B" w:rsidRDefault="00C0448B" w:rsidP="00C0448B">
            <w:pPr>
              <w:pStyle w:val="TAL"/>
            </w:pPr>
            <w:r>
              <w:t>MM1_notification.RES</w:t>
            </w:r>
          </w:p>
        </w:tc>
        <w:tc>
          <w:tcPr>
            <w:tcW w:w="2210" w:type="dxa"/>
          </w:tcPr>
          <w:p w14:paraId="15A7D89A" w14:textId="77777777" w:rsidR="00C0448B" w:rsidRDefault="00C0448B" w:rsidP="00C0448B">
            <w:pPr>
              <w:pStyle w:val="TAL"/>
            </w:pPr>
            <w:r>
              <w:t>m-</w:t>
            </w:r>
            <w:proofErr w:type="spellStart"/>
            <w:r>
              <w:t>notifyresp</w:t>
            </w:r>
            <w:proofErr w:type="spellEnd"/>
            <w:r>
              <w:t>-</w:t>
            </w:r>
            <w:proofErr w:type="spellStart"/>
            <w:r>
              <w:t>ind</w:t>
            </w:r>
            <w:proofErr w:type="spellEnd"/>
          </w:p>
        </w:tc>
        <w:tc>
          <w:tcPr>
            <w:tcW w:w="2193" w:type="dxa"/>
          </w:tcPr>
          <w:p w14:paraId="632D37A0" w14:textId="5B4A5271" w:rsidR="00C0448B" w:rsidRDefault="00C0448B" w:rsidP="00C0448B">
            <w:pPr>
              <w:pStyle w:val="TAL"/>
            </w:pPr>
            <w:r>
              <w:t xml:space="preserve">UA </w:t>
            </w:r>
            <w:r>
              <w:sym w:font="Wingdings" w:char="F0E0"/>
            </w:r>
            <w:r>
              <w:t xml:space="preserve"> Relay/Server</w:t>
            </w:r>
          </w:p>
        </w:tc>
        <w:tc>
          <w:tcPr>
            <w:tcW w:w="2337" w:type="dxa"/>
          </w:tcPr>
          <w:p w14:paraId="58BBF15B" w14:textId="3A9ECC8D" w:rsidR="00C0448B" w:rsidRDefault="00C0448B" w:rsidP="00C0448B">
            <w:pPr>
              <w:pStyle w:val="TAL"/>
            </w:pPr>
            <w:proofErr w:type="spellStart"/>
            <w:r>
              <w:t>MMSNotificationResponse</w:t>
            </w:r>
            <w:proofErr w:type="spellEnd"/>
          </w:p>
        </w:tc>
      </w:tr>
      <w:tr w:rsidR="00C0448B" w14:paraId="76DA7542" w14:textId="77777777" w:rsidTr="00237D0D">
        <w:tc>
          <w:tcPr>
            <w:tcW w:w="2888" w:type="dxa"/>
          </w:tcPr>
          <w:p w14:paraId="1E9F43A0" w14:textId="77777777" w:rsidR="00C0448B" w:rsidRDefault="00C0448B" w:rsidP="00C0448B">
            <w:pPr>
              <w:pStyle w:val="TAL"/>
            </w:pPr>
            <w:r>
              <w:t>MM1_retrieve.REQ</w:t>
            </w:r>
          </w:p>
        </w:tc>
        <w:tc>
          <w:tcPr>
            <w:tcW w:w="2210" w:type="dxa"/>
          </w:tcPr>
          <w:p w14:paraId="5EF20B7E" w14:textId="77777777" w:rsidR="00C0448B" w:rsidRDefault="00C0448B" w:rsidP="00C0448B">
            <w:pPr>
              <w:pStyle w:val="TAL"/>
            </w:pPr>
            <w:r>
              <w:t>WEP/HTTP GET</w:t>
            </w:r>
          </w:p>
        </w:tc>
        <w:tc>
          <w:tcPr>
            <w:tcW w:w="2193" w:type="dxa"/>
          </w:tcPr>
          <w:p w14:paraId="06AFCDB9" w14:textId="7FC698CE" w:rsidR="00C0448B" w:rsidRDefault="00C0448B" w:rsidP="00C0448B">
            <w:pPr>
              <w:pStyle w:val="TAL"/>
            </w:pPr>
            <w:r>
              <w:t xml:space="preserve">UA </w:t>
            </w:r>
            <w:r>
              <w:sym w:font="Wingdings" w:char="F0E0"/>
            </w:r>
            <w:r>
              <w:t xml:space="preserve"> Relay/Server</w:t>
            </w:r>
          </w:p>
        </w:tc>
        <w:tc>
          <w:tcPr>
            <w:tcW w:w="2337" w:type="dxa"/>
          </w:tcPr>
          <w:p w14:paraId="2173E9BB" w14:textId="791A0274" w:rsidR="00C0448B" w:rsidRDefault="00C0448B" w:rsidP="00C0448B">
            <w:pPr>
              <w:pStyle w:val="TAL"/>
            </w:pPr>
            <w:r>
              <w:t xml:space="preserve"> </w:t>
            </w:r>
          </w:p>
        </w:tc>
      </w:tr>
      <w:tr w:rsidR="00C0448B" w14:paraId="5C5A7EF4" w14:textId="77777777" w:rsidTr="00237D0D">
        <w:tc>
          <w:tcPr>
            <w:tcW w:w="2888" w:type="dxa"/>
          </w:tcPr>
          <w:p w14:paraId="35D16C5F" w14:textId="77777777" w:rsidR="00C0448B" w:rsidRDefault="00C0448B" w:rsidP="00C0448B">
            <w:pPr>
              <w:pStyle w:val="TAL"/>
            </w:pPr>
            <w:r>
              <w:t>MM1_retrieve.RES</w:t>
            </w:r>
          </w:p>
        </w:tc>
        <w:tc>
          <w:tcPr>
            <w:tcW w:w="2210" w:type="dxa"/>
          </w:tcPr>
          <w:p w14:paraId="3E375B0B" w14:textId="77777777" w:rsidR="00C0448B" w:rsidRDefault="00C0448B" w:rsidP="00C0448B">
            <w:pPr>
              <w:pStyle w:val="TAL"/>
            </w:pPr>
            <w:r>
              <w:t>m-retrieve-conf</w:t>
            </w:r>
          </w:p>
        </w:tc>
        <w:tc>
          <w:tcPr>
            <w:tcW w:w="2193" w:type="dxa"/>
          </w:tcPr>
          <w:p w14:paraId="6CAC895D" w14:textId="73597F29" w:rsidR="00C0448B" w:rsidRDefault="00C0448B" w:rsidP="00C0448B">
            <w:pPr>
              <w:pStyle w:val="TAL"/>
            </w:pPr>
            <w:r>
              <w:t xml:space="preserve">Relay/Server </w:t>
            </w:r>
            <w:r>
              <w:sym w:font="Wingdings" w:char="F0E0"/>
            </w:r>
            <w:r>
              <w:t xml:space="preserve"> UA</w:t>
            </w:r>
          </w:p>
        </w:tc>
        <w:tc>
          <w:tcPr>
            <w:tcW w:w="2337" w:type="dxa"/>
          </w:tcPr>
          <w:p w14:paraId="321EA2DB" w14:textId="75DD160C" w:rsidR="00C0448B" w:rsidRDefault="00C0448B" w:rsidP="00C0448B">
            <w:pPr>
              <w:pStyle w:val="TAL"/>
            </w:pPr>
            <w:proofErr w:type="spellStart"/>
            <w:r>
              <w:t>MMSRetrieval</w:t>
            </w:r>
            <w:proofErr w:type="spellEnd"/>
          </w:p>
        </w:tc>
      </w:tr>
      <w:tr w:rsidR="00C0448B" w14:paraId="1619E28F" w14:textId="77777777" w:rsidTr="00237D0D">
        <w:tc>
          <w:tcPr>
            <w:tcW w:w="2888" w:type="dxa"/>
          </w:tcPr>
          <w:p w14:paraId="16C536DA" w14:textId="77777777" w:rsidR="00C0448B" w:rsidRDefault="00C0448B" w:rsidP="00C0448B">
            <w:pPr>
              <w:pStyle w:val="TAL"/>
            </w:pPr>
            <w:r>
              <w:t>MM1_acknowledge.REQ</w:t>
            </w:r>
          </w:p>
        </w:tc>
        <w:tc>
          <w:tcPr>
            <w:tcW w:w="2210" w:type="dxa"/>
          </w:tcPr>
          <w:p w14:paraId="26D6055D" w14:textId="48878C80" w:rsidR="00C0448B" w:rsidRDefault="00C0448B" w:rsidP="00C0448B">
            <w:pPr>
              <w:pStyle w:val="TAL"/>
            </w:pPr>
            <w:r>
              <w:t>m-</w:t>
            </w:r>
            <w:proofErr w:type="spellStart"/>
            <w:r>
              <w:t>notifyresp</w:t>
            </w:r>
            <w:proofErr w:type="spellEnd"/>
            <w:r>
              <w:t>-</w:t>
            </w:r>
            <w:proofErr w:type="spellStart"/>
            <w:r>
              <w:t>ind</w:t>
            </w:r>
            <w:proofErr w:type="spellEnd"/>
            <w:r w:rsidR="00C312EE">
              <w:t xml:space="preserve"> </w:t>
            </w:r>
            <w:r w:rsidR="00237D0D">
              <w:t>(NOTE 1)</w:t>
            </w:r>
          </w:p>
        </w:tc>
        <w:tc>
          <w:tcPr>
            <w:tcW w:w="2193" w:type="dxa"/>
          </w:tcPr>
          <w:p w14:paraId="7B989527" w14:textId="0D151A7A" w:rsidR="00C0448B" w:rsidRDefault="00237D0D" w:rsidP="00C0448B">
            <w:pPr>
              <w:pStyle w:val="TAL"/>
            </w:pPr>
            <w:r>
              <w:t xml:space="preserve">UA </w:t>
            </w:r>
            <w:r>
              <w:sym w:font="Wingdings" w:char="F0E0"/>
            </w:r>
            <w:r>
              <w:t xml:space="preserve"> Relay/Server</w:t>
            </w:r>
          </w:p>
        </w:tc>
        <w:tc>
          <w:tcPr>
            <w:tcW w:w="2337" w:type="dxa"/>
          </w:tcPr>
          <w:p w14:paraId="279EE73D" w14:textId="3D5B2971" w:rsidR="00C0448B" w:rsidRDefault="00C0448B" w:rsidP="00C0448B">
            <w:pPr>
              <w:pStyle w:val="TAL"/>
            </w:pPr>
            <w:proofErr w:type="spellStart"/>
            <w:r>
              <w:t>MMSDeliveryAck</w:t>
            </w:r>
            <w:proofErr w:type="spellEnd"/>
            <w:r w:rsidR="00C312EE">
              <w:t xml:space="preserve"> </w:t>
            </w:r>
          </w:p>
        </w:tc>
      </w:tr>
      <w:tr w:rsidR="00C0448B" w14:paraId="54609A17" w14:textId="77777777" w:rsidTr="00237D0D">
        <w:tc>
          <w:tcPr>
            <w:tcW w:w="2888" w:type="dxa"/>
          </w:tcPr>
          <w:p w14:paraId="7A1541CA" w14:textId="77777777" w:rsidR="00C0448B" w:rsidRDefault="00C0448B" w:rsidP="00C0448B">
            <w:pPr>
              <w:pStyle w:val="TAL"/>
            </w:pPr>
            <w:r>
              <w:t>MM1_acknowledge.REQ</w:t>
            </w:r>
          </w:p>
        </w:tc>
        <w:tc>
          <w:tcPr>
            <w:tcW w:w="2210" w:type="dxa"/>
          </w:tcPr>
          <w:p w14:paraId="1C89EB47" w14:textId="711E7A48" w:rsidR="00C0448B" w:rsidRDefault="00C0448B" w:rsidP="00C0448B">
            <w:pPr>
              <w:pStyle w:val="TAL"/>
            </w:pPr>
            <w:r>
              <w:t>m-acknowledge-</w:t>
            </w:r>
            <w:proofErr w:type="spellStart"/>
            <w:r>
              <w:t>ind</w:t>
            </w:r>
            <w:proofErr w:type="spellEnd"/>
            <w:r w:rsidR="00C312EE">
              <w:t xml:space="preserve"> </w:t>
            </w:r>
            <w:r w:rsidR="00237D0D">
              <w:t>(NOTE 2)</w:t>
            </w:r>
          </w:p>
        </w:tc>
        <w:tc>
          <w:tcPr>
            <w:tcW w:w="2193" w:type="dxa"/>
          </w:tcPr>
          <w:p w14:paraId="7213D73C" w14:textId="7DA57B22" w:rsidR="00C0448B" w:rsidRDefault="00237D0D" w:rsidP="00C0448B">
            <w:pPr>
              <w:pStyle w:val="TAL"/>
            </w:pPr>
            <w:r>
              <w:t xml:space="preserve">UA </w:t>
            </w:r>
            <w:r>
              <w:sym w:font="Wingdings" w:char="F0E0"/>
            </w:r>
            <w:r>
              <w:t xml:space="preserve"> Relay/Server</w:t>
            </w:r>
          </w:p>
        </w:tc>
        <w:tc>
          <w:tcPr>
            <w:tcW w:w="2337" w:type="dxa"/>
          </w:tcPr>
          <w:p w14:paraId="7E350DD5" w14:textId="5187097F" w:rsidR="00C0448B" w:rsidRDefault="00C0448B" w:rsidP="00C0448B">
            <w:pPr>
              <w:pStyle w:val="TAL"/>
            </w:pPr>
            <w:proofErr w:type="spellStart"/>
            <w:r>
              <w:t>MMSDeliveryAck</w:t>
            </w:r>
            <w:proofErr w:type="spellEnd"/>
            <w:r w:rsidR="00C312EE">
              <w:t xml:space="preserve"> </w:t>
            </w:r>
          </w:p>
        </w:tc>
      </w:tr>
      <w:tr w:rsidR="00C0448B" w14:paraId="23BF5A91" w14:textId="77777777" w:rsidTr="00237D0D">
        <w:tc>
          <w:tcPr>
            <w:tcW w:w="2888" w:type="dxa"/>
          </w:tcPr>
          <w:p w14:paraId="25725815" w14:textId="77777777" w:rsidR="00C0448B" w:rsidRDefault="00C0448B" w:rsidP="00C0448B">
            <w:pPr>
              <w:pStyle w:val="TAL"/>
            </w:pPr>
            <w:r>
              <w:t>MM1_read_reply_receipient.REQ</w:t>
            </w:r>
          </w:p>
        </w:tc>
        <w:tc>
          <w:tcPr>
            <w:tcW w:w="2210" w:type="dxa"/>
          </w:tcPr>
          <w:p w14:paraId="2EA9D78D" w14:textId="77777777" w:rsidR="00C0448B" w:rsidRDefault="00C0448B" w:rsidP="00C0448B">
            <w:pPr>
              <w:pStyle w:val="TAL"/>
            </w:pPr>
            <w:r>
              <w:t>m-read-rec-</w:t>
            </w:r>
            <w:proofErr w:type="spellStart"/>
            <w:r>
              <w:t>ind</w:t>
            </w:r>
            <w:proofErr w:type="spellEnd"/>
          </w:p>
        </w:tc>
        <w:tc>
          <w:tcPr>
            <w:tcW w:w="2193" w:type="dxa"/>
          </w:tcPr>
          <w:p w14:paraId="44BEFF5C" w14:textId="5071BCC1" w:rsidR="00C0448B" w:rsidRDefault="00237D0D" w:rsidP="00C0448B">
            <w:pPr>
              <w:pStyle w:val="TAL"/>
            </w:pPr>
            <w:r>
              <w:t xml:space="preserve">UA </w:t>
            </w:r>
            <w:r>
              <w:sym w:font="Wingdings" w:char="F0E0"/>
            </w:r>
            <w:r>
              <w:t xml:space="preserve"> Relay/Server</w:t>
            </w:r>
          </w:p>
        </w:tc>
        <w:tc>
          <w:tcPr>
            <w:tcW w:w="2337" w:type="dxa"/>
          </w:tcPr>
          <w:p w14:paraId="6E573CAB" w14:textId="376A820C" w:rsidR="00C0448B" w:rsidRDefault="00C0448B" w:rsidP="00C0448B">
            <w:pPr>
              <w:pStyle w:val="TAL"/>
            </w:pPr>
            <w:proofErr w:type="spellStart"/>
            <w:r>
              <w:t>MMSReadReport</w:t>
            </w:r>
            <w:proofErr w:type="spellEnd"/>
          </w:p>
        </w:tc>
      </w:tr>
      <w:tr w:rsidR="00C0448B" w14:paraId="738F0E38" w14:textId="77777777" w:rsidTr="00237D0D">
        <w:tc>
          <w:tcPr>
            <w:tcW w:w="2888" w:type="dxa"/>
          </w:tcPr>
          <w:p w14:paraId="41D64DF7" w14:textId="77777777" w:rsidR="00C0448B" w:rsidRDefault="00C0448B" w:rsidP="00C0448B">
            <w:pPr>
              <w:pStyle w:val="TAL"/>
            </w:pPr>
            <w:r>
              <w:t>MM1_forward.REQ</w:t>
            </w:r>
          </w:p>
        </w:tc>
        <w:tc>
          <w:tcPr>
            <w:tcW w:w="2210" w:type="dxa"/>
          </w:tcPr>
          <w:p w14:paraId="5579C57C" w14:textId="77777777" w:rsidR="00C0448B" w:rsidRDefault="00C0448B" w:rsidP="00C0448B">
            <w:pPr>
              <w:pStyle w:val="TAL"/>
            </w:pPr>
            <w:r>
              <w:t>m-forward-</w:t>
            </w:r>
            <w:proofErr w:type="spellStart"/>
            <w:r>
              <w:t>req</w:t>
            </w:r>
            <w:proofErr w:type="spellEnd"/>
          </w:p>
        </w:tc>
        <w:tc>
          <w:tcPr>
            <w:tcW w:w="2193" w:type="dxa"/>
          </w:tcPr>
          <w:p w14:paraId="3B9A0E33" w14:textId="36631AF2" w:rsidR="00C0448B" w:rsidRDefault="00237D0D" w:rsidP="00C0448B">
            <w:pPr>
              <w:pStyle w:val="TAL"/>
            </w:pPr>
            <w:r>
              <w:t xml:space="preserve">UA </w:t>
            </w:r>
            <w:r>
              <w:sym w:font="Wingdings" w:char="F0E0"/>
            </w:r>
            <w:r>
              <w:t xml:space="preserve"> Relay/Server</w:t>
            </w:r>
          </w:p>
        </w:tc>
        <w:tc>
          <w:tcPr>
            <w:tcW w:w="2337" w:type="dxa"/>
          </w:tcPr>
          <w:p w14:paraId="201F8070" w14:textId="06E56C9C" w:rsidR="00C0448B" w:rsidRDefault="00C0448B" w:rsidP="00C0448B">
            <w:pPr>
              <w:pStyle w:val="TAL"/>
            </w:pPr>
            <w:proofErr w:type="spellStart"/>
            <w:r>
              <w:t>MMSForward</w:t>
            </w:r>
            <w:proofErr w:type="spellEnd"/>
            <w:r>
              <w:t xml:space="preserve"> (NOTE </w:t>
            </w:r>
            <w:r w:rsidR="00237D0D">
              <w:t>3</w:t>
            </w:r>
            <w:r>
              <w:t>)</w:t>
            </w:r>
          </w:p>
        </w:tc>
      </w:tr>
      <w:tr w:rsidR="00C0448B" w14:paraId="14078C8C" w14:textId="77777777" w:rsidTr="00237D0D">
        <w:tc>
          <w:tcPr>
            <w:tcW w:w="2888" w:type="dxa"/>
          </w:tcPr>
          <w:p w14:paraId="522169C3" w14:textId="77777777" w:rsidR="00C0448B" w:rsidRDefault="00C0448B" w:rsidP="00C0448B">
            <w:pPr>
              <w:pStyle w:val="TAL"/>
            </w:pPr>
            <w:r>
              <w:t>MM1_forward.RES</w:t>
            </w:r>
          </w:p>
        </w:tc>
        <w:tc>
          <w:tcPr>
            <w:tcW w:w="2210" w:type="dxa"/>
          </w:tcPr>
          <w:p w14:paraId="66E33B93" w14:textId="77777777" w:rsidR="00C0448B" w:rsidRDefault="00C0448B" w:rsidP="00C0448B">
            <w:pPr>
              <w:pStyle w:val="TAL"/>
            </w:pPr>
            <w:r>
              <w:t>m-forward-conf</w:t>
            </w:r>
          </w:p>
        </w:tc>
        <w:tc>
          <w:tcPr>
            <w:tcW w:w="2193" w:type="dxa"/>
          </w:tcPr>
          <w:p w14:paraId="36715929" w14:textId="1404CDB3" w:rsidR="00C0448B" w:rsidRDefault="00237D0D" w:rsidP="00C0448B">
            <w:pPr>
              <w:pStyle w:val="TAL"/>
            </w:pPr>
            <w:r>
              <w:t xml:space="preserve">Relay/Server </w:t>
            </w:r>
            <w:r>
              <w:sym w:font="Wingdings" w:char="F0E0"/>
            </w:r>
            <w:r>
              <w:t xml:space="preserve"> UA</w:t>
            </w:r>
          </w:p>
        </w:tc>
        <w:tc>
          <w:tcPr>
            <w:tcW w:w="2337" w:type="dxa"/>
          </w:tcPr>
          <w:p w14:paraId="35763CCE" w14:textId="3211C752" w:rsidR="00C0448B" w:rsidRDefault="00C0448B" w:rsidP="00C0448B">
            <w:pPr>
              <w:pStyle w:val="TAL"/>
            </w:pPr>
            <w:proofErr w:type="spellStart"/>
            <w:r>
              <w:t>MMSForward</w:t>
            </w:r>
            <w:proofErr w:type="spellEnd"/>
            <w:r>
              <w:t xml:space="preserve"> (NOTE </w:t>
            </w:r>
            <w:r w:rsidR="00237D0D">
              <w:t>3</w:t>
            </w:r>
            <w:r>
              <w:t>)</w:t>
            </w:r>
          </w:p>
        </w:tc>
      </w:tr>
      <w:tr w:rsidR="00C0448B" w14:paraId="3C0012A1" w14:textId="77777777" w:rsidTr="00237D0D">
        <w:tc>
          <w:tcPr>
            <w:tcW w:w="2888" w:type="dxa"/>
          </w:tcPr>
          <w:p w14:paraId="00A784F2" w14:textId="77777777" w:rsidR="00C0448B" w:rsidRDefault="00C0448B" w:rsidP="00C0448B">
            <w:pPr>
              <w:pStyle w:val="TAL"/>
            </w:pPr>
            <w:r>
              <w:t>MM1_delete.REQ</w:t>
            </w:r>
          </w:p>
        </w:tc>
        <w:tc>
          <w:tcPr>
            <w:tcW w:w="2210" w:type="dxa"/>
          </w:tcPr>
          <w:p w14:paraId="35A3E03A" w14:textId="77777777" w:rsidR="00C0448B" w:rsidRDefault="00C0448B" w:rsidP="00C0448B">
            <w:pPr>
              <w:pStyle w:val="TAL"/>
            </w:pPr>
            <w:r>
              <w:t>m-delete-</w:t>
            </w:r>
            <w:proofErr w:type="spellStart"/>
            <w:r>
              <w:t>req</w:t>
            </w:r>
            <w:proofErr w:type="spellEnd"/>
          </w:p>
        </w:tc>
        <w:tc>
          <w:tcPr>
            <w:tcW w:w="2193" w:type="dxa"/>
          </w:tcPr>
          <w:p w14:paraId="6ADDE045" w14:textId="6F941B9B" w:rsidR="00C0448B" w:rsidRDefault="00237D0D" w:rsidP="00C0448B">
            <w:pPr>
              <w:pStyle w:val="TAL"/>
            </w:pPr>
            <w:r>
              <w:t xml:space="preserve">UA </w:t>
            </w:r>
            <w:r>
              <w:sym w:font="Wingdings" w:char="F0E0"/>
            </w:r>
            <w:r>
              <w:t xml:space="preserve"> Relay/Server</w:t>
            </w:r>
          </w:p>
        </w:tc>
        <w:tc>
          <w:tcPr>
            <w:tcW w:w="2337" w:type="dxa"/>
          </w:tcPr>
          <w:p w14:paraId="5CF19C25" w14:textId="1B625A25" w:rsidR="00C0448B" w:rsidRDefault="00C0448B" w:rsidP="00C0448B">
            <w:pPr>
              <w:pStyle w:val="TAL"/>
            </w:pPr>
            <w:r>
              <w:t xml:space="preserve"> </w:t>
            </w:r>
          </w:p>
        </w:tc>
      </w:tr>
      <w:tr w:rsidR="00C0448B" w14:paraId="143D88FB" w14:textId="77777777" w:rsidTr="00237D0D">
        <w:tc>
          <w:tcPr>
            <w:tcW w:w="2888" w:type="dxa"/>
          </w:tcPr>
          <w:p w14:paraId="69D7867F" w14:textId="77777777" w:rsidR="00C0448B" w:rsidRDefault="00C0448B" w:rsidP="00C0448B">
            <w:pPr>
              <w:pStyle w:val="TAL"/>
            </w:pPr>
            <w:r>
              <w:t>MM1_delete.RES</w:t>
            </w:r>
          </w:p>
        </w:tc>
        <w:tc>
          <w:tcPr>
            <w:tcW w:w="2210" w:type="dxa"/>
          </w:tcPr>
          <w:p w14:paraId="0C4FB871" w14:textId="77777777" w:rsidR="00C0448B" w:rsidRDefault="00C0448B" w:rsidP="00C0448B">
            <w:pPr>
              <w:pStyle w:val="TAL"/>
            </w:pPr>
            <w:r>
              <w:t>m-delete-conf</w:t>
            </w:r>
          </w:p>
        </w:tc>
        <w:tc>
          <w:tcPr>
            <w:tcW w:w="2193" w:type="dxa"/>
          </w:tcPr>
          <w:p w14:paraId="696375A7" w14:textId="6EAAD1DD" w:rsidR="00C0448B" w:rsidRDefault="00237D0D" w:rsidP="00C0448B">
            <w:pPr>
              <w:pStyle w:val="TAL"/>
            </w:pPr>
            <w:r>
              <w:t xml:space="preserve">Relay/Server </w:t>
            </w:r>
            <w:r>
              <w:sym w:font="Wingdings" w:char="F0E0"/>
            </w:r>
            <w:r>
              <w:t xml:space="preserve"> UA</w:t>
            </w:r>
          </w:p>
        </w:tc>
        <w:tc>
          <w:tcPr>
            <w:tcW w:w="2337" w:type="dxa"/>
          </w:tcPr>
          <w:p w14:paraId="27A5871F" w14:textId="2728EE26" w:rsidR="00C0448B" w:rsidRDefault="00C0448B" w:rsidP="00C0448B">
            <w:pPr>
              <w:pStyle w:val="TAL"/>
            </w:pPr>
            <w:proofErr w:type="spellStart"/>
            <w:r>
              <w:t>MMSDeleteFromRelay</w:t>
            </w:r>
            <w:proofErr w:type="spellEnd"/>
          </w:p>
        </w:tc>
      </w:tr>
      <w:tr w:rsidR="00C0448B" w14:paraId="056DFB7B" w14:textId="77777777" w:rsidTr="00237D0D">
        <w:tc>
          <w:tcPr>
            <w:tcW w:w="2888" w:type="dxa"/>
          </w:tcPr>
          <w:p w14:paraId="17BCBB0F" w14:textId="77777777" w:rsidR="00C0448B" w:rsidRDefault="00C0448B" w:rsidP="00C0448B">
            <w:pPr>
              <w:pStyle w:val="TAL"/>
            </w:pPr>
            <w:r>
              <w:t>MM1_cancel.REQ</w:t>
            </w:r>
          </w:p>
        </w:tc>
        <w:tc>
          <w:tcPr>
            <w:tcW w:w="2210" w:type="dxa"/>
          </w:tcPr>
          <w:p w14:paraId="3E60F8EE" w14:textId="77777777" w:rsidR="00C0448B" w:rsidRDefault="00C0448B" w:rsidP="00C0448B">
            <w:pPr>
              <w:pStyle w:val="TAL"/>
            </w:pPr>
            <w:r>
              <w:t>m-cancel-</w:t>
            </w:r>
            <w:proofErr w:type="spellStart"/>
            <w:r>
              <w:t>req</w:t>
            </w:r>
            <w:proofErr w:type="spellEnd"/>
          </w:p>
        </w:tc>
        <w:tc>
          <w:tcPr>
            <w:tcW w:w="2193" w:type="dxa"/>
          </w:tcPr>
          <w:p w14:paraId="293A8B11" w14:textId="2A41FCCE" w:rsidR="00C0448B" w:rsidRDefault="00237D0D" w:rsidP="00C0448B">
            <w:pPr>
              <w:pStyle w:val="TAL"/>
            </w:pPr>
            <w:r>
              <w:t xml:space="preserve">Relay/Server </w:t>
            </w:r>
            <w:r>
              <w:sym w:font="Wingdings" w:char="F0E0"/>
            </w:r>
            <w:r>
              <w:t xml:space="preserve"> UA</w:t>
            </w:r>
          </w:p>
        </w:tc>
        <w:tc>
          <w:tcPr>
            <w:tcW w:w="2337" w:type="dxa"/>
          </w:tcPr>
          <w:p w14:paraId="45F5E564" w14:textId="6844DDD3" w:rsidR="00C0448B" w:rsidRDefault="00C0448B" w:rsidP="00C0448B">
            <w:pPr>
              <w:pStyle w:val="TAL"/>
            </w:pPr>
            <w:proofErr w:type="spellStart"/>
            <w:r>
              <w:t>MMSCancel</w:t>
            </w:r>
            <w:proofErr w:type="spellEnd"/>
          </w:p>
        </w:tc>
      </w:tr>
      <w:tr w:rsidR="00C0448B" w14:paraId="5D656668" w14:textId="77777777" w:rsidTr="00237D0D">
        <w:tc>
          <w:tcPr>
            <w:tcW w:w="2888" w:type="dxa"/>
          </w:tcPr>
          <w:p w14:paraId="67556277" w14:textId="77777777" w:rsidR="00C0448B" w:rsidRDefault="00C0448B" w:rsidP="00C0448B">
            <w:pPr>
              <w:pStyle w:val="TAL"/>
            </w:pPr>
            <w:r>
              <w:t>MM1_cancel.RES</w:t>
            </w:r>
          </w:p>
        </w:tc>
        <w:tc>
          <w:tcPr>
            <w:tcW w:w="2210" w:type="dxa"/>
          </w:tcPr>
          <w:p w14:paraId="51AF65B1" w14:textId="77777777" w:rsidR="00C0448B" w:rsidRDefault="00C0448B" w:rsidP="00C0448B">
            <w:pPr>
              <w:pStyle w:val="TAL"/>
            </w:pPr>
            <w:r>
              <w:t>m-cancel-conf</w:t>
            </w:r>
          </w:p>
        </w:tc>
        <w:tc>
          <w:tcPr>
            <w:tcW w:w="2193" w:type="dxa"/>
          </w:tcPr>
          <w:p w14:paraId="50DD17CF" w14:textId="7E511F30" w:rsidR="00C0448B" w:rsidRDefault="00237D0D" w:rsidP="00C0448B">
            <w:pPr>
              <w:pStyle w:val="TAL"/>
            </w:pPr>
            <w:r>
              <w:t xml:space="preserve">UA </w:t>
            </w:r>
            <w:r>
              <w:sym w:font="Wingdings" w:char="F0E0"/>
            </w:r>
            <w:r>
              <w:t xml:space="preserve"> Relay/Server</w:t>
            </w:r>
          </w:p>
        </w:tc>
        <w:tc>
          <w:tcPr>
            <w:tcW w:w="2337" w:type="dxa"/>
          </w:tcPr>
          <w:p w14:paraId="4CE7383D" w14:textId="34FEE66F" w:rsidR="00C0448B" w:rsidRDefault="00C0448B" w:rsidP="00C0448B">
            <w:pPr>
              <w:pStyle w:val="TAL"/>
            </w:pPr>
            <w:r>
              <w:t xml:space="preserve"> </w:t>
            </w:r>
          </w:p>
        </w:tc>
      </w:tr>
      <w:tr w:rsidR="00C0448B" w14:paraId="22D2AF63" w14:textId="77777777" w:rsidTr="00237D0D">
        <w:tc>
          <w:tcPr>
            <w:tcW w:w="2888" w:type="dxa"/>
          </w:tcPr>
          <w:p w14:paraId="1616935A" w14:textId="77777777" w:rsidR="00C0448B" w:rsidRDefault="00C0448B" w:rsidP="00C0448B">
            <w:pPr>
              <w:pStyle w:val="TAL"/>
            </w:pPr>
            <w:r>
              <w:t>MM1_mmbox_store.REQ</w:t>
            </w:r>
          </w:p>
        </w:tc>
        <w:tc>
          <w:tcPr>
            <w:tcW w:w="2210" w:type="dxa"/>
          </w:tcPr>
          <w:p w14:paraId="7B1FA8ED" w14:textId="77777777" w:rsidR="00C0448B" w:rsidRDefault="00C0448B" w:rsidP="00C0448B">
            <w:pPr>
              <w:pStyle w:val="TAL"/>
            </w:pPr>
            <w:r>
              <w:t>m-</w:t>
            </w:r>
            <w:proofErr w:type="spellStart"/>
            <w:r>
              <w:t>mbox</w:t>
            </w:r>
            <w:proofErr w:type="spellEnd"/>
            <w:r>
              <w:t>-store-</w:t>
            </w:r>
            <w:proofErr w:type="spellStart"/>
            <w:r>
              <w:t>req</w:t>
            </w:r>
            <w:proofErr w:type="spellEnd"/>
          </w:p>
        </w:tc>
        <w:tc>
          <w:tcPr>
            <w:tcW w:w="2193" w:type="dxa"/>
          </w:tcPr>
          <w:p w14:paraId="08A08602" w14:textId="092666A2" w:rsidR="00C0448B" w:rsidRDefault="00237D0D" w:rsidP="00C0448B">
            <w:pPr>
              <w:pStyle w:val="TAL"/>
            </w:pPr>
            <w:r>
              <w:t xml:space="preserve">UA </w:t>
            </w:r>
            <w:r>
              <w:sym w:font="Wingdings" w:char="F0E0"/>
            </w:r>
            <w:r>
              <w:t xml:space="preserve"> Relay/Server</w:t>
            </w:r>
          </w:p>
        </w:tc>
        <w:tc>
          <w:tcPr>
            <w:tcW w:w="2337" w:type="dxa"/>
          </w:tcPr>
          <w:p w14:paraId="1141C296" w14:textId="16B7EF68" w:rsidR="00C0448B" w:rsidRDefault="00C0448B" w:rsidP="00C0448B">
            <w:pPr>
              <w:pStyle w:val="TAL"/>
            </w:pPr>
            <w:proofErr w:type="spellStart"/>
            <w:r>
              <w:t>MMSMboxStore</w:t>
            </w:r>
            <w:proofErr w:type="spellEnd"/>
            <w:r>
              <w:t xml:space="preserve"> (NOTE </w:t>
            </w:r>
            <w:r w:rsidR="00237D0D">
              <w:t>4</w:t>
            </w:r>
            <w:r>
              <w:t>)</w:t>
            </w:r>
          </w:p>
        </w:tc>
      </w:tr>
      <w:tr w:rsidR="00C0448B" w14:paraId="6FD78C69" w14:textId="77777777" w:rsidTr="00237D0D">
        <w:tc>
          <w:tcPr>
            <w:tcW w:w="2888" w:type="dxa"/>
          </w:tcPr>
          <w:p w14:paraId="079F39F7" w14:textId="77777777" w:rsidR="00C0448B" w:rsidRDefault="00C0448B" w:rsidP="00C0448B">
            <w:pPr>
              <w:pStyle w:val="TAL"/>
            </w:pPr>
            <w:r>
              <w:t>MM1_mmbox_store.RES</w:t>
            </w:r>
          </w:p>
        </w:tc>
        <w:tc>
          <w:tcPr>
            <w:tcW w:w="2210" w:type="dxa"/>
          </w:tcPr>
          <w:p w14:paraId="027F79C6" w14:textId="77777777" w:rsidR="00C0448B" w:rsidRDefault="00C0448B" w:rsidP="00C0448B">
            <w:pPr>
              <w:pStyle w:val="TAL"/>
            </w:pPr>
            <w:r>
              <w:t>m-</w:t>
            </w:r>
            <w:proofErr w:type="spellStart"/>
            <w:r>
              <w:t>mbox</w:t>
            </w:r>
            <w:proofErr w:type="spellEnd"/>
            <w:r>
              <w:t>-store-conf</w:t>
            </w:r>
          </w:p>
        </w:tc>
        <w:tc>
          <w:tcPr>
            <w:tcW w:w="2193" w:type="dxa"/>
          </w:tcPr>
          <w:p w14:paraId="6F6F4784" w14:textId="1C638155" w:rsidR="00C0448B" w:rsidRDefault="00237D0D" w:rsidP="00C0448B">
            <w:pPr>
              <w:pStyle w:val="TAL"/>
            </w:pPr>
            <w:r>
              <w:t xml:space="preserve">Relay/Server </w:t>
            </w:r>
            <w:r>
              <w:sym w:font="Wingdings" w:char="F0E0"/>
            </w:r>
            <w:r>
              <w:t xml:space="preserve"> UA</w:t>
            </w:r>
          </w:p>
        </w:tc>
        <w:tc>
          <w:tcPr>
            <w:tcW w:w="2337" w:type="dxa"/>
          </w:tcPr>
          <w:p w14:paraId="1B1781B4" w14:textId="4DC71E42" w:rsidR="00C0448B" w:rsidRDefault="00C0448B" w:rsidP="00C0448B">
            <w:pPr>
              <w:pStyle w:val="TAL"/>
            </w:pPr>
            <w:proofErr w:type="spellStart"/>
            <w:r>
              <w:t>MMSMboxStore</w:t>
            </w:r>
            <w:proofErr w:type="spellEnd"/>
            <w:r>
              <w:t xml:space="preserve"> (NOTE </w:t>
            </w:r>
            <w:r w:rsidR="00237D0D">
              <w:t>4)</w:t>
            </w:r>
          </w:p>
        </w:tc>
      </w:tr>
      <w:tr w:rsidR="00C0448B" w14:paraId="619E8258" w14:textId="77777777" w:rsidTr="00237D0D">
        <w:tc>
          <w:tcPr>
            <w:tcW w:w="2888" w:type="dxa"/>
          </w:tcPr>
          <w:p w14:paraId="3B3296EC" w14:textId="77777777" w:rsidR="00C0448B" w:rsidRDefault="00C0448B" w:rsidP="00C0448B">
            <w:pPr>
              <w:pStyle w:val="TAL"/>
            </w:pPr>
            <w:r>
              <w:t>MM1_mmbox_view.REQ</w:t>
            </w:r>
          </w:p>
        </w:tc>
        <w:tc>
          <w:tcPr>
            <w:tcW w:w="2210" w:type="dxa"/>
          </w:tcPr>
          <w:p w14:paraId="1ED4C277" w14:textId="77777777" w:rsidR="00C0448B" w:rsidRDefault="00C0448B" w:rsidP="00C0448B">
            <w:pPr>
              <w:pStyle w:val="TAL"/>
            </w:pPr>
            <w:r>
              <w:t>m-</w:t>
            </w:r>
            <w:proofErr w:type="spellStart"/>
            <w:r>
              <w:t>mbox</w:t>
            </w:r>
            <w:proofErr w:type="spellEnd"/>
            <w:r>
              <w:t>-view-</w:t>
            </w:r>
            <w:proofErr w:type="spellStart"/>
            <w:r>
              <w:t>req</w:t>
            </w:r>
            <w:proofErr w:type="spellEnd"/>
          </w:p>
        </w:tc>
        <w:tc>
          <w:tcPr>
            <w:tcW w:w="2193" w:type="dxa"/>
          </w:tcPr>
          <w:p w14:paraId="633503D4" w14:textId="213C0170" w:rsidR="00C0448B" w:rsidRDefault="00237D0D" w:rsidP="00C0448B">
            <w:pPr>
              <w:pStyle w:val="TAL"/>
            </w:pPr>
            <w:r>
              <w:t xml:space="preserve">UA </w:t>
            </w:r>
            <w:r>
              <w:sym w:font="Wingdings" w:char="F0E0"/>
            </w:r>
            <w:r>
              <w:t xml:space="preserve"> Relay/Server</w:t>
            </w:r>
          </w:p>
        </w:tc>
        <w:tc>
          <w:tcPr>
            <w:tcW w:w="2337" w:type="dxa"/>
          </w:tcPr>
          <w:p w14:paraId="03E0C97D" w14:textId="2321E707" w:rsidR="00C0448B" w:rsidRDefault="00C0448B" w:rsidP="00C0448B">
            <w:pPr>
              <w:pStyle w:val="TAL"/>
            </w:pPr>
            <w:proofErr w:type="spellStart"/>
            <w:r>
              <w:t>MMSMBoxViewRequest</w:t>
            </w:r>
            <w:proofErr w:type="spellEnd"/>
          </w:p>
        </w:tc>
      </w:tr>
      <w:tr w:rsidR="00C0448B" w14:paraId="168D42F9" w14:textId="77777777" w:rsidTr="00237D0D">
        <w:tc>
          <w:tcPr>
            <w:tcW w:w="2888" w:type="dxa"/>
          </w:tcPr>
          <w:p w14:paraId="18FB642E" w14:textId="77777777" w:rsidR="00C0448B" w:rsidRDefault="00C0448B" w:rsidP="00C0448B">
            <w:pPr>
              <w:pStyle w:val="TAL"/>
            </w:pPr>
            <w:r>
              <w:t>MM1_mmbox_view.RES</w:t>
            </w:r>
          </w:p>
        </w:tc>
        <w:tc>
          <w:tcPr>
            <w:tcW w:w="2210" w:type="dxa"/>
          </w:tcPr>
          <w:p w14:paraId="7F3EF600" w14:textId="77777777" w:rsidR="00C0448B" w:rsidRDefault="00C0448B" w:rsidP="00C0448B">
            <w:pPr>
              <w:pStyle w:val="TAL"/>
            </w:pPr>
            <w:r>
              <w:t>m-</w:t>
            </w:r>
            <w:proofErr w:type="spellStart"/>
            <w:r>
              <w:t>mbox</w:t>
            </w:r>
            <w:proofErr w:type="spellEnd"/>
            <w:r>
              <w:t>-view-conf</w:t>
            </w:r>
          </w:p>
        </w:tc>
        <w:tc>
          <w:tcPr>
            <w:tcW w:w="2193" w:type="dxa"/>
          </w:tcPr>
          <w:p w14:paraId="2D704E2B" w14:textId="30654F61" w:rsidR="00C0448B" w:rsidRDefault="00237D0D" w:rsidP="00C0448B">
            <w:pPr>
              <w:pStyle w:val="TAL"/>
            </w:pPr>
            <w:r>
              <w:t xml:space="preserve">Relay/Server </w:t>
            </w:r>
            <w:r>
              <w:sym w:font="Wingdings" w:char="F0E0"/>
            </w:r>
            <w:r>
              <w:t xml:space="preserve"> UA</w:t>
            </w:r>
          </w:p>
        </w:tc>
        <w:tc>
          <w:tcPr>
            <w:tcW w:w="2337" w:type="dxa"/>
          </w:tcPr>
          <w:p w14:paraId="48739E50" w14:textId="66A8B97A" w:rsidR="00C0448B" w:rsidRDefault="00C0448B" w:rsidP="00C0448B">
            <w:pPr>
              <w:pStyle w:val="TAL"/>
            </w:pPr>
            <w:proofErr w:type="spellStart"/>
            <w:r>
              <w:t>MMSMBoxViewResponse</w:t>
            </w:r>
            <w:proofErr w:type="spellEnd"/>
          </w:p>
        </w:tc>
      </w:tr>
      <w:tr w:rsidR="00C0448B" w14:paraId="72CE1695" w14:textId="77777777" w:rsidTr="00237D0D">
        <w:tc>
          <w:tcPr>
            <w:tcW w:w="2888" w:type="dxa"/>
          </w:tcPr>
          <w:p w14:paraId="1822D31C" w14:textId="77777777" w:rsidR="00C0448B" w:rsidRDefault="00C0448B" w:rsidP="00C0448B">
            <w:pPr>
              <w:pStyle w:val="TAL"/>
            </w:pPr>
            <w:r>
              <w:t>MM1_mmbox_delete.REQ</w:t>
            </w:r>
          </w:p>
        </w:tc>
        <w:tc>
          <w:tcPr>
            <w:tcW w:w="2210" w:type="dxa"/>
          </w:tcPr>
          <w:p w14:paraId="0B098B14" w14:textId="77777777" w:rsidR="00C0448B" w:rsidRDefault="00C0448B" w:rsidP="00C0448B">
            <w:pPr>
              <w:pStyle w:val="TAL"/>
            </w:pPr>
            <w:r>
              <w:t>m-</w:t>
            </w:r>
            <w:proofErr w:type="spellStart"/>
            <w:r>
              <w:t>mbox</w:t>
            </w:r>
            <w:proofErr w:type="spellEnd"/>
            <w:r>
              <w:t>-delete-</w:t>
            </w:r>
            <w:proofErr w:type="spellStart"/>
            <w:r>
              <w:t>req</w:t>
            </w:r>
            <w:proofErr w:type="spellEnd"/>
          </w:p>
        </w:tc>
        <w:tc>
          <w:tcPr>
            <w:tcW w:w="2193" w:type="dxa"/>
          </w:tcPr>
          <w:p w14:paraId="082930B2" w14:textId="160FDC17" w:rsidR="00C0448B" w:rsidRDefault="00237D0D" w:rsidP="00C0448B">
            <w:pPr>
              <w:pStyle w:val="TAL"/>
            </w:pPr>
            <w:r>
              <w:t xml:space="preserve">UA </w:t>
            </w:r>
            <w:r>
              <w:sym w:font="Wingdings" w:char="F0E0"/>
            </w:r>
            <w:r>
              <w:t xml:space="preserve"> Relay/Server</w:t>
            </w:r>
          </w:p>
        </w:tc>
        <w:tc>
          <w:tcPr>
            <w:tcW w:w="2337" w:type="dxa"/>
          </w:tcPr>
          <w:p w14:paraId="2F3DD982" w14:textId="71E07787" w:rsidR="00C0448B" w:rsidRDefault="00C0448B" w:rsidP="00C0448B">
            <w:pPr>
              <w:pStyle w:val="TAL"/>
            </w:pPr>
            <w:r>
              <w:t xml:space="preserve"> </w:t>
            </w:r>
          </w:p>
        </w:tc>
      </w:tr>
      <w:tr w:rsidR="00C0448B" w14:paraId="74680F79" w14:textId="77777777" w:rsidTr="00237D0D">
        <w:tc>
          <w:tcPr>
            <w:tcW w:w="2888" w:type="dxa"/>
          </w:tcPr>
          <w:p w14:paraId="67454178" w14:textId="77777777" w:rsidR="00C0448B" w:rsidRDefault="00C0448B" w:rsidP="00C0448B">
            <w:pPr>
              <w:pStyle w:val="TAL"/>
            </w:pPr>
            <w:r>
              <w:t>MM1_mmbox_delete.RES</w:t>
            </w:r>
          </w:p>
        </w:tc>
        <w:tc>
          <w:tcPr>
            <w:tcW w:w="2210" w:type="dxa"/>
          </w:tcPr>
          <w:p w14:paraId="66ED95CC" w14:textId="77777777" w:rsidR="00C0448B" w:rsidRDefault="00C0448B" w:rsidP="00C0448B">
            <w:pPr>
              <w:pStyle w:val="TAL"/>
            </w:pPr>
            <w:r>
              <w:t>m-</w:t>
            </w:r>
            <w:proofErr w:type="spellStart"/>
            <w:r>
              <w:t>mbox</w:t>
            </w:r>
            <w:proofErr w:type="spellEnd"/>
            <w:r>
              <w:t>-delete-conf</w:t>
            </w:r>
          </w:p>
        </w:tc>
        <w:tc>
          <w:tcPr>
            <w:tcW w:w="2193" w:type="dxa"/>
          </w:tcPr>
          <w:p w14:paraId="4398A0F4" w14:textId="39A315BE" w:rsidR="00C0448B" w:rsidRDefault="00237D0D" w:rsidP="00C0448B">
            <w:pPr>
              <w:pStyle w:val="TAL"/>
            </w:pPr>
            <w:r>
              <w:t xml:space="preserve">Relay/Server </w:t>
            </w:r>
            <w:r>
              <w:sym w:font="Wingdings" w:char="F0E0"/>
            </w:r>
            <w:r>
              <w:t xml:space="preserve"> UA</w:t>
            </w:r>
          </w:p>
        </w:tc>
        <w:tc>
          <w:tcPr>
            <w:tcW w:w="2337" w:type="dxa"/>
          </w:tcPr>
          <w:p w14:paraId="5163956B" w14:textId="4B5659B2" w:rsidR="00C0448B" w:rsidRDefault="00C0448B" w:rsidP="00C0448B">
            <w:pPr>
              <w:pStyle w:val="TAL"/>
            </w:pPr>
            <w:proofErr w:type="spellStart"/>
            <w:r>
              <w:t>MMSMBoxDelete</w:t>
            </w:r>
            <w:proofErr w:type="spellEnd"/>
          </w:p>
        </w:tc>
      </w:tr>
      <w:tr w:rsidR="00C0448B" w14:paraId="2A1E24D4" w14:textId="77777777" w:rsidTr="00222294">
        <w:tc>
          <w:tcPr>
            <w:tcW w:w="9628" w:type="dxa"/>
            <w:gridSpan w:val="4"/>
          </w:tcPr>
          <w:p w14:paraId="57267A7C" w14:textId="2FB2CF68" w:rsidR="00C0448B" w:rsidRDefault="00C0448B" w:rsidP="00C0448B">
            <w:pPr>
              <w:pStyle w:val="NO"/>
              <w:spacing w:before="120"/>
            </w:pPr>
            <w:r>
              <w:t xml:space="preserve">NOTE 1: </w:t>
            </w:r>
            <w:r w:rsidR="00237D0D">
              <w:t>Immediate retrieval</w:t>
            </w:r>
            <w:r w:rsidR="00C312EE">
              <w:t xml:space="preserve"> </w:t>
            </w:r>
          </w:p>
          <w:p w14:paraId="4B34E9A9" w14:textId="3123B6D7" w:rsidR="00237D0D" w:rsidRDefault="00237D0D" w:rsidP="00237D0D">
            <w:pPr>
              <w:pStyle w:val="NO"/>
              <w:spacing w:before="120"/>
            </w:pPr>
            <w:r>
              <w:t>NOTE 2: Delayed retrieval</w:t>
            </w:r>
          </w:p>
          <w:p w14:paraId="7A35C5AE" w14:textId="3FE9F4A2" w:rsidR="00C0448B" w:rsidRDefault="00C0448B" w:rsidP="00C0448B">
            <w:pPr>
              <w:pStyle w:val="NO"/>
              <w:spacing w:before="120"/>
            </w:pPr>
            <w:r>
              <w:t xml:space="preserve">NOTE </w:t>
            </w:r>
            <w:r w:rsidR="00237D0D">
              <w:t>3</w:t>
            </w:r>
            <w:r>
              <w:t xml:space="preserve">: The </w:t>
            </w:r>
            <w:proofErr w:type="spellStart"/>
            <w:r>
              <w:t>xIRI</w:t>
            </w:r>
            <w:proofErr w:type="spellEnd"/>
            <w:r>
              <w:t xml:space="preserve"> is constructed from the m-forward-</w:t>
            </w:r>
            <w:proofErr w:type="spellStart"/>
            <w:r>
              <w:t>req</w:t>
            </w:r>
            <w:proofErr w:type="spellEnd"/>
            <w:r>
              <w:t xml:space="preserve">, but the trigger for the </w:t>
            </w:r>
            <w:proofErr w:type="spellStart"/>
            <w:r>
              <w:t>xIRI</w:t>
            </w:r>
            <w:proofErr w:type="spellEnd"/>
            <w:r>
              <w:t xml:space="preserve"> is m-forward-conf</w:t>
            </w:r>
            <w:r w:rsidR="00C312EE">
              <w:t>.</w:t>
            </w:r>
          </w:p>
          <w:p w14:paraId="63680F41" w14:textId="6C895F5E" w:rsidR="00C0448B" w:rsidRDefault="00C0448B" w:rsidP="00237D0D">
            <w:pPr>
              <w:pStyle w:val="NO"/>
              <w:spacing w:before="120"/>
            </w:pPr>
            <w:r>
              <w:t xml:space="preserve">NOTE </w:t>
            </w:r>
            <w:r w:rsidR="00237D0D">
              <w:t>4</w:t>
            </w:r>
            <w:r>
              <w:t xml:space="preserve">: The </w:t>
            </w:r>
            <w:proofErr w:type="spellStart"/>
            <w:r>
              <w:t>xIRI</w:t>
            </w:r>
            <w:proofErr w:type="spellEnd"/>
            <w:r>
              <w:t xml:space="preserve"> is constructed from the m-</w:t>
            </w:r>
            <w:proofErr w:type="spellStart"/>
            <w:r>
              <w:t>mbox</w:t>
            </w:r>
            <w:proofErr w:type="spellEnd"/>
            <w:r>
              <w:t xml:space="preserve">-store, but the trigger for the </w:t>
            </w:r>
            <w:proofErr w:type="spellStart"/>
            <w:r>
              <w:t>xIRI</w:t>
            </w:r>
            <w:proofErr w:type="spellEnd"/>
            <w:r>
              <w:t xml:space="preserve"> is m-</w:t>
            </w:r>
            <w:proofErr w:type="spellStart"/>
            <w:r>
              <w:t>mbox</w:t>
            </w:r>
            <w:proofErr w:type="spellEnd"/>
            <w:r>
              <w:t>-store-conf</w:t>
            </w:r>
            <w:r w:rsidR="00C312EE">
              <w:t>.</w:t>
            </w:r>
          </w:p>
        </w:tc>
      </w:tr>
    </w:tbl>
    <w:p w14:paraId="76B80FFB" w14:textId="48C58A56" w:rsidR="00EF7708" w:rsidRDefault="00EF7708" w:rsidP="003306B9">
      <w:pPr>
        <w:spacing w:before="120"/>
      </w:pPr>
      <w:r>
        <w:t>An illustration of the message mapping shown in table 4.4.2.3-1 along with the directional aspects are illustrated in clause 4.4.3.</w:t>
      </w:r>
    </w:p>
    <w:p w14:paraId="6FE09320" w14:textId="130FA491" w:rsidR="00237D0D" w:rsidRDefault="00237D0D" w:rsidP="00237D0D">
      <w:pPr>
        <w:pStyle w:val="TH"/>
      </w:pPr>
      <w:r>
        <w:t>Table 4.4.2.3-1: MMS LI from (MM1, MMS</w:t>
      </w:r>
      <w:r w:rsidRPr="00780297">
        <w:rPr>
          <w:vertAlign w:val="subscript"/>
        </w:rPr>
        <w:t>M</w:t>
      </w:r>
      <w:r>
        <w:t xml:space="preserve">) messages (target is Email Address, non-local ID) </w:t>
      </w:r>
    </w:p>
    <w:tbl>
      <w:tblPr>
        <w:tblStyle w:val="TableGrid"/>
        <w:tblW w:w="0" w:type="auto"/>
        <w:tblLook w:val="0420" w:firstRow="1" w:lastRow="0" w:firstColumn="0" w:lastColumn="0" w:noHBand="0" w:noVBand="1"/>
      </w:tblPr>
      <w:tblGrid>
        <w:gridCol w:w="2888"/>
        <w:gridCol w:w="2210"/>
        <w:gridCol w:w="2193"/>
        <w:gridCol w:w="2337"/>
      </w:tblGrid>
      <w:tr w:rsidR="00237D0D" w14:paraId="606BBDFF" w14:textId="77777777" w:rsidTr="00F64AAB">
        <w:trPr>
          <w:trHeight w:val="96"/>
        </w:trPr>
        <w:tc>
          <w:tcPr>
            <w:tcW w:w="2888" w:type="dxa"/>
            <w:vAlign w:val="center"/>
          </w:tcPr>
          <w:p w14:paraId="157919A8" w14:textId="77777777" w:rsidR="00237D0D" w:rsidRDefault="00237D0D" w:rsidP="00240670">
            <w:pPr>
              <w:pStyle w:val="TAH"/>
            </w:pPr>
            <w:r>
              <w:t xml:space="preserve"> MM1 [18]</w:t>
            </w:r>
          </w:p>
        </w:tc>
        <w:tc>
          <w:tcPr>
            <w:tcW w:w="2210" w:type="dxa"/>
            <w:vAlign w:val="center"/>
          </w:tcPr>
          <w:p w14:paraId="61D9EC37" w14:textId="4D6E5C70" w:rsidR="00237D0D" w:rsidRDefault="00237D0D" w:rsidP="00240670">
            <w:pPr>
              <w:pStyle w:val="TAH"/>
            </w:pPr>
            <w:r>
              <w:t>MMS</w:t>
            </w:r>
            <w:r w:rsidRPr="00780297">
              <w:rPr>
                <w:vertAlign w:val="subscript"/>
              </w:rPr>
              <w:t>M</w:t>
            </w:r>
            <w:r w:rsidR="00C312EE">
              <w:t xml:space="preserve"> </w:t>
            </w:r>
            <w:r>
              <w:t>[19]</w:t>
            </w:r>
          </w:p>
        </w:tc>
        <w:tc>
          <w:tcPr>
            <w:tcW w:w="2193" w:type="dxa"/>
          </w:tcPr>
          <w:p w14:paraId="0047DDF0" w14:textId="77777777" w:rsidR="00237D0D" w:rsidRDefault="00237D0D" w:rsidP="00240670">
            <w:pPr>
              <w:pStyle w:val="TAH"/>
            </w:pPr>
            <w:r>
              <w:t>MM message direction</w:t>
            </w:r>
          </w:p>
        </w:tc>
        <w:tc>
          <w:tcPr>
            <w:tcW w:w="2337" w:type="dxa"/>
          </w:tcPr>
          <w:p w14:paraId="6019FF80" w14:textId="77777777" w:rsidR="00237D0D" w:rsidRDefault="00237D0D" w:rsidP="00240670">
            <w:pPr>
              <w:pStyle w:val="TAH"/>
            </w:pPr>
            <w:r w:rsidRPr="00F85062">
              <w:rPr>
                <w:highlight w:val="yellow"/>
              </w:rPr>
              <w:t>MMS LI (</w:t>
            </w:r>
            <w:proofErr w:type="spellStart"/>
            <w:r w:rsidRPr="00F85062">
              <w:rPr>
                <w:highlight w:val="yellow"/>
              </w:rPr>
              <w:t>xIRI</w:t>
            </w:r>
            <w:proofErr w:type="spellEnd"/>
            <w:r w:rsidRPr="00F85062">
              <w:rPr>
                <w:highlight w:val="yellow"/>
              </w:rPr>
              <w:t xml:space="preserve"> [4])</w:t>
            </w:r>
          </w:p>
        </w:tc>
      </w:tr>
      <w:tr w:rsidR="00237D0D" w14:paraId="2318131A" w14:textId="77777777" w:rsidTr="00240670">
        <w:tc>
          <w:tcPr>
            <w:tcW w:w="2888" w:type="dxa"/>
          </w:tcPr>
          <w:p w14:paraId="2064C877" w14:textId="77777777" w:rsidR="00237D0D" w:rsidRDefault="00237D0D" w:rsidP="00240670">
            <w:pPr>
              <w:pStyle w:val="TAL"/>
            </w:pPr>
            <w:r>
              <w:t>MM1_notification.REQ</w:t>
            </w:r>
          </w:p>
        </w:tc>
        <w:tc>
          <w:tcPr>
            <w:tcW w:w="2210" w:type="dxa"/>
          </w:tcPr>
          <w:p w14:paraId="556B3520" w14:textId="77777777" w:rsidR="00237D0D" w:rsidRDefault="00237D0D" w:rsidP="00240670">
            <w:pPr>
              <w:pStyle w:val="TAL"/>
            </w:pPr>
            <w:r>
              <w:t>m-notification-</w:t>
            </w:r>
            <w:proofErr w:type="spellStart"/>
            <w:r>
              <w:t>ind</w:t>
            </w:r>
            <w:proofErr w:type="spellEnd"/>
          </w:p>
        </w:tc>
        <w:tc>
          <w:tcPr>
            <w:tcW w:w="2193" w:type="dxa"/>
          </w:tcPr>
          <w:p w14:paraId="0CE1F9CD" w14:textId="77777777" w:rsidR="00237D0D" w:rsidRDefault="00237D0D" w:rsidP="00240670">
            <w:pPr>
              <w:pStyle w:val="TAL"/>
            </w:pPr>
            <w:r>
              <w:t xml:space="preserve">Relay/Server </w:t>
            </w:r>
            <w:r>
              <w:sym w:font="Wingdings" w:char="F0E0"/>
            </w:r>
            <w:r>
              <w:t xml:space="preserve"> UA</w:t>
            </w:r>
          </w:p>
        </w:tc>
        <w:tc>
          <w:tcPr>
            <w:tcW w:w="2337" w:type="dxa"/>
          </w:tcPr>
          <w:p w14:paraId="5438D389" w14:textId="5A28FE54" w:rsidR="00237D0D" w:rsidRDefault="00237D0D" w:rsidP="00240670">
            <w:pPr>
              <w:pStyle w:val="TAL"/>
            </w:pPr>
          </w:p>
        </w:tc>
      </w:tr>
      <w:tr w:rsidR="00237D0D" w14:paraId="7D297E38" w14:textId="77777777" w:rsidTr="00240670">
        <w:tc>
          <w:tcPr>
            <w:tcW w:w="2888" w:type="dxa"/>
          </w:tcPr>
          <w:p w14:paraId="6DA1883C" w14:textId="77777777" w:rsidR="00237D0D" w:rsidRDefault="00237D0D" w:rsidP="00240670">
            <w:pPr>
              <w:pStyle w:val="TAL"/>
            </w:pPr>
            <w:r>
              <w:t>MM1_notification.RES</w:t>
            </w:r>
          </w:p>
        </w:tc>
        <w:tc>
          <w:tcPr>
            <w:tcW w:w="2210" w:type="dxa"/>
          </w:tcPr>
          <w:p w14:paraId="68F4640D" w14:textId="77777777" w:rsidR="00237D0D" w:rsidRDefault="00237D0D" w:rsidP="00240670">
            <w:pPr>
              <w:pStyle w:val="TAL"/>
            </w:pPr>
            <w:r>
              <w:t>m-</w:t>
            </w:r>
            <w:proofErr w:type="spellStart"/>
            <w:r>
              <w:t>notifyresp</w:t>
            </w:r>
            <w:proofErr w:type="spellEnd"/>
            <w:r>
              <w:t>-</w:t>
            </w:r>
            <w:proofErr w:type="spellStart"/>
            <w:r>
              <w:t>ind</w:t>
            </w:r>
            <w:proofErr w:type="spellEnd"/>
          </w:p>
        </w:tc>
        <w:tc>
          <w:tcPr>
            <w:tcW w:w="2193" w:type="dxa"/>
          </w:tcPr>
          <w:p w14:paraId="02AF231D" w14:textId="77777777" w:rsidR="00237D0D" w:rsidRDefault="00237D0D" w:rsidP="00240670">
            <w:pPr>
              <w:pStyle w:val="TAL"/>
            </w:pPr>
            <w:r>
              <w:t xml:space="preserve">UA </w:t>
            </w:r>
            <w:r>
              <w:sym w:font="Wingdings" w:char="F0E0"/>
            </w:r>
            <w:r>
              <w:t xml:space="preserve"> Relay/Server</w:t>
            </w:r>
          </w:p>
        </w:tc>
        <w:tc>
          <w:tcPr>
            <w:tcW w:w="2337" w:type="dxa"/>
          </w:tcPr>
          <w:p w14:paraId="13E2C197" w14:textId="71B1CA6F" w:rsidR="00237D0D" w:rsidRDefault="00237D0D" w:rsidP="00240670">
            <w:pPr>
              <w:pStyle w:val="TAL"/>
            </w:pPr>
          </w:p>
        </w:tc>
      </w:tr>
      <w:tr w:rsidR="00237D0D" w14:paraId="639DD717" w14:textId="77777777" w:rsidTr="00240670">
        <w:tc>
          <w:tcPr>
            <w:tcW w:w="2888" w:type="dxa"/>
          </w:tcPr>
          <w:p w14:paraId="3BDC1C4F" w14:textId="77777777" w:rsidR="00237D0D" w:rsidRDefault="00237D0D" w:rsidP="00240670">
            <w:pPr>
              <w:pStyle w:val="TAL"/>
            </w:pPr>
            <w:r>
              <w:t>MM1_retrieve.REQ</w:t>
            </w:r>
          </w:p>
        </w:tc>
        <w:tc>
          <w:tcPr>
            <w:tcW w:w="2210" w:type="dxa"/>
          </w:tcPr>
          <w:p w14:paraId="0636E72F" w14:textId="77777777" w:rsidR="00237D0D" w:rsidRDefault="00237D0D" w:rsidP="00240670">
            <w:pPr>
              <w:pStyle w:val="TAL"/>
            </w:pPr>
            <w:r>
              <w:t>WEP/HTTP GET</w:t>
            </w:r>
          </w:p>
        </w:tc>
        <w:tc>
          <w:tcPr>
            <w:tcW w:w="2193" w:type="dxa"/>
          </w:tcPr>
          <w:p w14:paraId="034F9972" w14:textId="77777777" w:rsidR="00237D0D" w:rsidRDefault="00237D0D" w:rsidP="00240670">
            <w:pPr>
              <w:pStyle w:val="TAL"/>
            </w:pPr>
            <w:r>
              <w:t xml:space="preserve">UA </w:t>
            </w:r>
            <w:r>
              <w:sym w:font="Wingdings" w:char="F0E0"/>
            </w:r>
            <w:r>
              <w:t xml:space="preserve"> Relay/Server</w:t>
            </w:r>
          </w:p>
        </w:tc>
        <w:tc>
          <w:tcPr>
            <w:tcW w:w="2337" w:type="dxa"/>
          </w:tcPr>
          <w:p w14:paraId="1FBE53B4" w14:textId="4CAFF012" w:rsidR="00237D0D" w:rsidRDefault="00237D0D" w:rsidP="00240670">
            <w:pPr>
              <w:pStyle w:val="TAL"/>
            </w:pPr>
          </w:p>
        </w:tc>
      </w:tr>
      <w:tr w:rsidR="00237D0D" w14:paraId="7903A4C9" w14:textId="77777777" w:rsidTr="00240670">
        <w:tc>
          <w:tcPr>
            <w:tcW w:w="2888" w:type="dxa"/>
          </w:tcPr>
          <w:p w14:paraId="39516EC3" w14:textId="77777777" w:rsidR="00237D0D" w:rsidRDefault="00237D0D" w:rsidP="00240670">
            <w:pPr>
              <w:pStyle w:val="TAL"/>
            </w:pPr>
            <w:r>
              <w:t>MM1_retrieve.RES</w:t>
            </w:r>
          </w:p>
        </w:tc>
        <w:tc>
          <w:tcPr>
            <w:tcW w:w="2210" w:type="dxa"/>
          </w:tcPr>
          <w:p w14:paraId="04130DC7" w14:textId="77777777" w:rsidR="00237D0D" w:rsidRDefault="00237D0D" w:rsidP="00240670">
            <w:pPr>
              <w:pStyle w:val="TAL"/>
            </w:pPr>
            <w:r>
              <w:t>m-retrieve-conf</w:t>
            </w:r>
          </w:p>
        </w:tc>
        <w:tc>
          <w:tcPr>
            <w:tcW w:w="2193" w:type="dxa"/>
          </w:tcPr>
          <w:p w14:paraId="6A044416" w14:textId="77777777" w:rsidR="00237D0D" w:rsidRDefault="00237D0D" w:rsidP="00240670">
            <w:pPr>
              <w:pStyle w:val="TAL"/>
            </w:pPr>
            <w:r>
              <w:t xml:space="preserve">Relay/Server </w:t>
            </w:r>
            <w:r>
              <w:sym w:font="Wingdings" w:char="F0E0"/>
            </w:r>
            <w:r>
              <w:t xml:space="preserve"> UA</w:t>
            </w:r>
          </w:p>
        </w:tc>
        <w:tc>
          <w:tcPr>
            <w:tcW w:w="2337" w:type="dxa"/>
          </w:tcPr>
          <w:p w14:paraId="40B4F40E" w14:textId="1499C42C" w:rsidR="00237D0D" w:rsidRDefault="00237D0D" w:rsidP="00240670">
            <w:pPr>
              <w:pStyle w:val="TAL"/>
            </w:pPr>
          </w:p>
        </w:tc>
      </w:tr>
      <w:tr w:rsidR="00237D0D" w14:paraId="1FD3240D" w14:textId="77777777" w:rsidTr="00240670">
        <w:tc>
          <w:tcPr>
            <w:tcW w:w="2888" w:type="dxa"/>
          </w:tcPr>
          <w:p w14:paraId="1BD59BD9" w14:textId="77777777" w:rsidR="00237D0D" w:rsidRDefault="00237D0D" w:rsidP="00240670">
            <w:pPr>
              <w:pStyle w:val="TAL"/>
            </w:pPr>
            <w:r>
              <w:t>MM1_acknowledge.REQ</w:t>
            </w:r>
          </w:p>
        </w:tc>
        <w:tc>
          <w:tcPr>
            <w:tcW w:w="2210" w:type="dxa"/>
          </w:tcPr>
          <w:p w14:paraId="6CC88BCD" w14:textId="6CDEDA82" w:rsidR="00237D0D" w:rsidRDefault="00237D0D" w:rsidP="00240670">
            <w:pPr>
              <w:pStyle w:val="TAL"/>
            </w:pPr>
            <w:r>
              <w:t>m-</w:t>
            </w:r>
            <w:proofErr w:type="spellStart"/>
            <w:r>
              <w:t>notifyresp</w:t>
            </w:r>
            <w:proofErr w:type="spellEnd"/>
            <w:r>
              <w:t>-</w:t>
            </w:r>
            <w:proofErr w:type="spellStart"/>
            <w:r>
              <w:t>ind</w:t>
            </w:r>
            <w:proofErr w:type="spellEnd"/>
            <w:r w:rsidR="00C312EE">
              <w:t xml:space="preserve"> </w:t>
            </w:r>
            <w:r>
              <w:t>(NOTE 1)</w:t>
            </w:r>
          </w:p>
        </w:tc>
        <w:tc>
          <w:tcPr>
            <w:tcW w:w="2193" w:type="dxa"/>
          </w:tcPr>
          <w:p w14:paraId="64A82B9C" w14:textId="77777777" w:rsidR="00237D0D" w:rsidRDefault="00237D0D" w:rsidP="00240670">
            <w:pPr>
              <w:pStyle w:val="TAL"/>
            </w:pPr>
            <w:r>
              <w:t xml:space="preserve">UA </w:t>
            </w:r>
            <w:r>
              <w:sym w:font="Wingdings" w:char="F0E0"/>
            </w:r>
            <w:r>
              <w:t xml:space="preserve"> Relay/Server</w:t>
            </w:r>
          </w:p>
        </w:tc>
        <w:tc>
          <w:tcPr>
            <w:tcW w:w="2337" w:type="dxa"/>
          </w:tcPr>
          <w:p w14:paraId="229DEE7E" w14:textId="6A079975" w:rsidR="00237D0D" w:rsidRDefault="00237D0D" w:rsidP="00240670">
            <w:pPr>
              <w:pStyle w:val="TAL"/>
            </w:pPr>
          </w:p>
        </w:tc>
      </w:tr>
      <w:tr w:rsidR="00237D0D" w14:paraId="552B5995" w14:textId="77777777" w:rsidTr="00240670">
        <w:tc>
          <w:tcPr>
            <w:tcW w:w="2888" w:type="dxa"/>
          </w:tcPr>
          <w:p w14:paraId="021ADD1E" w14:textId="77777777" w:rsidR="00237D0D" w:rsidRDefault="00237D0D" w:rsidP="00240670">
            <w:pPr>
              <w:pStyle w:val="TAL"/>
            </w:pPr>
            <w:r>
              <w:t>MM1_acknowledge.REQ</w:t>
            </w:r>
          </w:p>
        </w:tc>
        <w:tc>
          <w:tcPr>
            <w:tcW w:w="2210" w:type="dxa"/>
          </w:tcPr>
          <w:p w14:paraId="5BA18BEF" w14:textId="67903C37" w:rsidR="00237D0D" w:rsidRDefault="00237D0D" w:rsidP="00240670">
            <w:pPr>
              <w:pStyle w:val="TAL"/>
            </w:pPr>
            <w:r>
              <w:t>m-acknowledge-</w:t>
            </w:r>
            <w:proofErr w:type="spellStart"/>
            <w:r>
              <w:t>ind</w:t>
            </w:r>
            <w:proofErr w:type="spellEnd"/>
            <w:r w:rsidR="00C312EE">
              <w:t xml:space="preserve"> </w:t>
            </w:r>
            <w:r>
              <w:t>(NOTE 2)</w:t>
            </w:r>
          </w:p>
        </w:tc>
        <w:tc>
          <w:tcPr>
            <w:tcW w:w="2193" w:type="dxa"/>
          </w:tcPr>
          <w:p w14:paraId="5F8226F7" w14:textId="77777777" w:rsidR="00237D0D" w:rsidRDefault="00237D0D" w:rsidP="00240670">
            <w:pPr>
              <w:pStyle w:val="TAL"/>
            </w:pPr>
            <w:r>
              <w:t xml:space="preserve">UA </w:t>
            </w:r>
            <w:r>
              <w:sym w:font="Wingdings" w:char="F0E0"/>
            </w:r>
            <w:r>
              <w:t xml:space="preserve"> Relay/Server</w:t>
            </w:r>
          </w:p>
        </w:tc>
        <w:tc>
          <w:tcPr>
            <w:tcW w:w="2337" w:type="dxa"/>
          </w:tcPr>
          <w:p w14:paraId="1F1DCC17" w14:textId="409716AA" w:rsidR="00237D0D" w:rsidRDefault="00237D0D" w:rsidP="00240670">
            <w:pPr>
              <w:pStyle w:val="TAL"/>
            </w:pPr>
          </w:p>
        </w:tc>
      </w:tr>
      <w:tr w:rsidR="00237D0D" w14:paraId="51B6E030" w14:textId="77777777" w:rsidTr="00240670">
        <w:tc>
          <w:tcPr>
            <w:tcW w:w="2888" w:type="dxa"/>
          </w:tcPr>
          <w:p w14:paraId="7B18910D" w14:textId="77777777" w:rsidR="00237D0D" w:rsidRDefault="00237D0D" w:rsidP="00240670">
            <w:pPr>
              <w:pStyle w:val="TAL"/>
            </w:pPr>
            <w:r>
              <w:t>MM1_read_reply_receipient.REQ</w:t>
            </w:r>
          </w:p>
        </w:tc>
        <w:tc>
          <w:tcPr>
            <w:tcW w:w="2210" w:type="dxa"/>
          </w:tcPr>
          <w:p w14:paraId="78819D73" w14:textId="77777777" w:rsidR="00237D0D" w:rsidRDefault="00237D0D" w:rsidP="00240670">
            <w:pPr>
              <w:pStyle w:val="TAL"/>
            </w:pPr>
            <w:r>
              <w:t>m-read-rec-</w:t>
            </w:r>
            <w:proofErr w:type="spellStart"/>
            <w:r>
              <w:t>ind</w:t>
            </w:r>
            <w:proofErr w:type="spellEnd"/>
          </w:p>
        </w:tc>
        <w:tc>
          <w:tcPr>
            <w:tcW w:w="2193" w:type="dxa"/>
          </w:tcPr>
          <w:p w14:paraId="1F823D30" w14:textId="77777777" w:rsidR="00237D0D" w:rsidRDefault="00237D0D" w:rsidP="00240670">
            <w:pPr>
              <w:pStyle w:val="TAL"/>
            </w:pPr>
            <w:r>
              <w:t xml:space="preserve">UA </w:t>
            </w:r>
            <w:r>
              <w:sym w:font="Wingdings" w:char="F0E0"/>
            </w:r>
            <w:r>
              <w:t xml:space="preserve"> Relay/Server</w:t>
            </w:r>
          </w:p>
        </w:tc>
        <w:tc>
          <w:tcPr>
            <w:tcW w:w="2337" w:type="dxa"/>
          </w:tcPr>
          <w:p w14:paraId="62723061" w14:textId="7F4D4694" w:rsidR="00237D0D" w:rsidRDefault="00237D0D" w:rsidP="00240670">
            <w:pPr>
              <w:pStyle w:val="TAL"/>
            </w:pPr>
          </w:p>
        </w:tc>
      </w:tr>
      <w:tr w:rsidR="00237D0D" w14:paraId="501FCB4C" w14:textId="77777777" w:rsidTr="00240670">
        <w:tc>
          <w:tcPr>
            <w:tcW w:w="2888" w:type="dxa"/>
          </w:tcPr>
          <w:p w14:paraId="6FC3814E" w14:textId="77777777" w:rsidR="00237D0D" w:rsidRDefault="00237D0D" w:rsidP="00240670">
            <w:pPr>
              <w:pStyle w:val="TAL"/>
            </w:pPr>
            <w:r>
              <w:t>MM1_forward.REQ</w:t>
            </w:r>
          </w:p>
        </w:tc>
        <w:tc>
          <w:tcPr>
            <w:tcW w:w="2210" w:type="dxa"/>
          </w:tcPr>
          <w:p w14:paraId="3A446E72" w14:textId="77777777" w:rsidR="00237D0D" w:rsidRDefault="00237D0D" w:rsidP="00240670">
            <w:pPr>
              <w:pStyle w:val="TAL"/>
            </w:pPr>
            <w:r>
              <w:t>m-forward-</w:t>
            </w:r>
            <w:proofErr w:type="spellStart"/>
            <w:r>
              <w:t>req</w:t>
            </w:r>
            <w:proofErr w:type="spellEnd"/>
          </w:p>
        </w:tc>
        <w:tc>
          <w:tcPr>
            <w:tcW w:w="2193" w:type="dxa"/>
          </w:tcPr>
          <w:p w14:paraId="6E4DCE79" w14:textId="77777777" w:rsidR="00237D0D" w:rsidRDefault="00237D0D" w:rsidP="00240670">
            <w:pPr>
              <w:pStyle w:val="TAL"/>
            </w:pPr>
            <w:r>
              <w:t xml:space="preserve">UA </w:t>
            </w:r>
            <w:r>
              <w:sym w:font="Wingdings" w:char="F0E0"/>
            </w:r>
            <w:r>
              <w:t xml:space="preserve"> Relay/Server</w:t>
            </w:r>
          </w:p>
        </w:tc>
        <w:tc>
          <w:tcPr>
            <w:tcW w:w="2337" w:type="dxa"/>
          </w:tcPr>
          <w:p w14:paraId="39F6E79A" w14:textId="52999F44" w:rsidR="00237D0D" w:rsidRDefault="00237D0D" w:rsidP="00240670">
            <w:pPr>
              <w:pStyle w:val="TAL"/>
            </w:pPr>
          </w:p>
        </w:tc>
      </w:tr>
      <w:tr w:rsidR="00237D0D" w14:paraId="5608A1D1" w14:textId="77777777" w:rsidTr="00240670">
        <w:tc>
          <w:tcPr>
            <w:tcW w:w="2888" w:type="dxa"/>
          </w:tcPr>
          <w:p w14:paraId="6EC6FFF8" w14:textId="77777777" w:rsidR="00237D0D" w:rsidRDefault="00237D0D" w:rsidP="00240670">
            <w:pPr>
              <w:pStyle w:val="TAL"/>
            </w:pPr>
            <w:r>
              <w:t>MM1_forward.RES</w:t>
            </w:r>
          </w:p>
        </w:tc>
        <w:tc>
          <w:tcPr>
            <w:tcW w:w="2210" w:type="dxa"/>
          </w:tcPr>
          <w:p w14:paraId="6356B35E" w14:textId="77777777" w:rsidR="00237D0D" w:rsidRDefault="00237D0D" w:rsidP="00240670">
            <w:pPr>
              <w:pStyle w:val="TAL"/>
            </w:pPr>
            <w:r>
              <w:t>m-forward-conf</w:t>
            </w:r>
          </w:p>
        </w:tc>
        <w:tc>
          <w:tcPr>
            <w:tcW w:w="2193" w:type="dxa"/>
          </w:tcPr>
          <w:p w14:paraId="102C1B1B" w14:textId="77777777" w:rsidR="00237D0D" w:rsidRDefault="00237D0D" w:rsidP="00240670">
            <w:pPr>
              <w:pStyle w:val="TAL"/>
            </w:pPr>
            <w:r>
              <w:t xml:space="preserve">Relay/Server </w:t>
            </w:r>
            <w:r>
              <w:sym w:font="Wingdings" w:char="F0E0"/>
            </w:r>
            <w:r>
              <w:t xml:space="preserve"> UA</w:t>
            </w:r>
          </w:p>
        </w:tc>
        <w:tc>
          <w:tcPr>
            <w:tcW w:w="2337" w:type="dxa"/>
          </w:tcPr>
          <w:p w14:paraId="07189B40" w14:textId="6A7FC526" w:rsidR="00237D0D" w:rsidRDefault="00237D0D" w:rsidP="00240670">
            <w:pPr>
              <w:pStyle w:val="TAL"/>
            </w:pPr>
          </w:p>
        </w:tc>
      </w:tr>
      <w:tr w:rsidR="00237D0D" w14:paraId="15C71819" w14:textId="77777777" w:rsidTr="00240670">
        <w:tc>
          <w:tcPr>
            <w:tcW w:w="2888" w:type="dxa"/>
          </w:tcPr>
          <w:p w14:paraId="2434B847" w14:textId="77777777" w:rsidR="00237D0D" w:rsidRDefault="00237D0D" w:rsidP="00240670">
            <w:pPr>
              <w:pStyle w:val="TAL"/>
            </w:pPr>
            <w:r>
              <w:t>MM1_delete.REQ</w:t>
            </w:r>
          </w:p>
        </w:tc>
        <w:tc>
          <w:tcPr>
            <w:tcW w:w="2210" w:type="dxa"/>
          </w:tcPr>
          <w:p w14:paraId="158E3E1C" w14:textId="77777777" w:rsidR="00237D0D" w:rsidRDefault="00237D0D" w:rsidP="00240670">
            <w:pPr>
              <w:pStyle w:val="TAL"/>
            </w:pPr>
            <w:r>
              <w:t>m-delete-</w:t>
            </w:r>
            <w:proofErr w:type="spellStart"/>
            <w:r>
              <w:t>req</w:t>
            </w:r>
            <w:proofErr w:type="spellEnd"/>
          </w:p>
        </w:tc>
        <w:tc>
          <w:tcPr>
            <w:tcW w:w="2193" w:type="dxa"/>
          </w:tcPr>
          <w:p w14:paraId="0CF16223" w14:textId="77777777" w:rsidR="00237D0D" w:rsidRDefault="00237D0D" w:rsidP="00240670">
            <w:pPr>
              <w:pStyle w:val="TAL"/>
            </w:pPr>
            <w:r>
              <w:t xml:space="preserve">UA </w:t>
            </w:r>
            <w:r>
              <w:sym w:font="Wingdings" w:char="F0E0"/>
            </w:r>
            <w:r>
              <w:t xml:space="preserve"> Relay/Server</w:t>
            </w:r>
          </w:p>
        </w:tc>
        <w:tc>
          <w:tcPr>
            <w:tcW w:w="2337" w:type="dxa"/>
          </w:tcPr>
          <w:p w14:paraId="234E8167" w14:textId="42BB2DA7" w:rsidR="00237D0D" w:rsidRDefault="00237D0D" w:rsidP="00240670">
            <w:pPr>
              <w:pStyle w:val="TAL"/>
            </w:pPr>
          </w:p>
        </w:tc>
      </w:tr>
      <w:tr w:rsidR="00237D0D" w14:paraId="162F72CB" w14:textId="77777777" w:rsidTr="00240670">
        <w:tc>
          <w:tcPr>
            <w:tcW w:w="2888" w:type="dxa"/>
          </w:tcPr>
          <w:p w14:paraId="11F43C18" w14:textId="77777777" w:rsidR="00237D0D" w:rsidRDefault="00237D0D" w:rsidP="00240670">
            <w:pPr>
              <w:pStyle w:val="TAL"/>
            </w:pPr>
            <w:r>
              <w:t>MM1_delete.RES</w:t>
            </w:r>
          </w:p>
        </w:tc>
        <w:tc>
          <w:tcPr>
            <w:tcW w:w="2210" w:type="dxa"/>
          </w:tcPr>
          <w:p w14:paraId="61B2235B" w14:textId="77777777" w:rsidR="00237D0D" w:rsidRDefault="00237D0D" w:rsidP="00240670">
            <w:pPr>
              <w:pStyle w:val="TAL"/>
            </w:pPr>
            <w:r>
              <w:t>m-delete-conf</w:t>
            </w:r>
          </w:p>
        </w:tc>
        <w:tc>
          <w:tcPr>
            <w:tcW w:w="2193" w:type="dxa"/>
          </w:tcPr>
          <w:p w14:paraId="0A035492" w14:textId="77777777" w:rsidR="00237D0D" w:rsidRDefault="00237D0D" w:rsidP="00240670">
            <w:pPr>
              <w:pStyle w:val="TAL"/>
            </w:pPr>
            <w:r>
              <w:t xml:space="preserve">Relay/Server </w:t>
            </w:r>
            <w:r>
              <w:sym w:font="Wingdings" w:char="F0E0"/>
            </w:r>
            <w:r>
              <w:t xml:space="preserve"> UA</w:t>
            </w:r>
          </w:p>
        </w:tc>
        <w:tc>
          <w:tcPr>
            <w:tcW w:w="2337" w:type="dxa"/>
          </w:tcPr>
          <w:p w14:paraId="3CD017D7" w14:textId="21D33A42" w:rsidR="00237D0D" w:rsidRDefault="00237D0D" w:rsidP="00240670">
            <w:pPr>
              <w:pStyle w:val="TAL"/>
            </w:pPr>
          </w:p>
        </w:tc>
      </w:tr>
      <w:tr w:rsidR="00237D0D" w14:paraId="48E9EBD2" w14:textId="77777777" w:rsidTr="00240670">
        <w:tc>
          <w:tcPr>
            <w:tcW w:w="2888" w:type="dxa"/>
          </w:tcPr>
          <w:p w14:paraId="35538780" w14:textId="77777777" w:rsidR="00237D0D" w:rsidRDefault="00237D0D" w:rsidP="00240670">
            <w:pPr>
              <w:pStyle w:val="TAL"/>
            </w:pPr>
            <w:r>
              <w:t>MM1_cancel.REQ</w:t>
            </w:r>
          </w:p>
        </w:tc>
        <w:tc>
          <w:tcPr>
            <w:tcW w:w="2210" w:type="dxa"/>
          </w:tcPr>
          <w:p w14:paraId="6082045A" w14:textId="77777777" w:rsidR="00237D0D" w:rsidRDefault="00237D0D" w:rsidP="00240670">
            <w:pPr>
              <w:pStyle w:val="TAL"/>
            </w:pPr>
            <w:r>
              <w:t>m-cancel-</w:t>
            </w:r>
            <w:proofErr w:type="spellStart"/>
            <w:r>
              <w:t>req</w:t>
            </w:r>
            <w:proofErr w:type="spellEnd"/>
          </w:p>
        </w:tc>
        <w:tc>
          <w:tcPr>
            <w:tcW w:w="2193" w:type="dxa"/>
          </w:tcPr>
          <w:p w14:paraId="76EDDC24" w14:textId="77777777" w:rsidR="00237D0D" w:rsidRDefault="00237D0D" w:rsidP="00240670">
            <w:pPr>
              <w:pStyle w:val="TAL"/>
            </w:pPr>
            <w:r>
              <w:t xml:space="preserve">Relay/Server </w:t>
            </w:r>
            <w:r>
              <w:sym w:font="Wingdings" w:char="F0E0"/>
            </w:r>
            <w:r>
              <w:t xml:space="preserve"> UA</w:t>
            </w:r>
          </w:p>
        </w:tc>
        <w:tc>
          <w:tcPr>
            <w:tcW w:w="2337" w:type="dxa"/>
          </w:tcPr>
          <w:p w14:paraId="1E233D0D" w14:textId="3F6EC09B" w:rsidR="00237D0D" w:rsidRDefault="00237D0D" w:rsidP="00240670">
            <w:pPr>
              <w:pStyle w:val="TAL"/>
            </w:pPr>
          </w:p>
        </w:tc>
      </w:tr>
      <w:tr w:rsidR="00237D0D" w14:paraId="623C117A" w14:textId="77777777" w:rsidTr="00240670">
        <w:tc>
          <w:tcPr>
            <w:tcW w:w="2888" w:type="dxa"/>
          </w:tcPr>
          <w:p w14:paraId="5108B7CC" w14:textId="77777777" w:rsidR="00237D0D" w:rsidRDefault="00237D0D" w:rsidP="00240670">
            <w:pPr>
              <w:pStyle w:val="TAL"/>
            </w:pPr>
            <w:r>
              <w:t>MM1_cancel.RES</w:t>
            </w:r>
          </w:p>
        </w:tc>
        <w:tc>
          <w:tcPr>
            <w:tcW w:w="2210" w:type="dxa"/>
          </w:tcPr>
          <w:p w14:paraId="567FE526" w14:textId="77777777" w:rsidR="00237D0D" w:rsidRDefault="00237D0D" w:rsidP="00240670">
            <w:pPr>
              <w:pStyle w:val="TAL"/>
            </w:pPr>
            <w:r>
              <w:t>m-cancel-conf</w:t>
            </w:r>
          </w:p>
        </w:tc>
        <w:tc>
          <w:tcPr>
            <w:tcW w:w="2193" w:type="dxa"/>
          </w:tcPr>
          <w:p w14:paraId="0386CD0F" w14:textId="77777777" w:rsidR="00237D0D" w:rsidRDefault="00237D0D" w:rsidP="00240670">
            <w:pPr>
              <w:pStyle w:val="TAL"/>
            </w:pPr>
            <w:r>
              <w:t xml:space="preserve">UA </w:t>
            </w:r>
            <w:r>
              <w:sym w:font="Wingdings" w:char="F0E0"/>
            </w:r>
            <w:r>
              <w:t xml:space="preserve"> Relay/Server</w:t>
            </w:r>
          </w:p>
        </w:tc>
        <w:tc>
          <w:tcPr>
            <w:tcW w:w="2337" w:type="dxa"/>
          </w:tcPr>
          <w:p w14:paraId="65755B4A" w14:textId="16DFD0DB" w:rsidR="00237D0D" w:rsidRDefault="00237D0D" w:rsidP="00240670">
            <w:pPr>
              <w:pStyle w:val="TAL"/>
            </w:pPr>
          </w:p>
        </w:tc>
      </w:tr>
      <w:tr w:rsidR="00237D0D" w14:paraId="59B6C0E8" w14:textId="77777777" w:rsidTr="00240670">
        <w:tc>
          <w:tcPr>
            <w:tcW w:w="9628" w:type="dxa"/>
            <w:gridSpan w:val="4"/>
          </w:tcPr>
          <w:p w14:paraId="3F19BEBA" w14:textId="3EB1FA16" w:rsidR="00237D0D" w:rsidRDefault="00237D0D" w:rsidP="00240670">
            <w:pPr>
              <w:pStyle w:val="NO"/>
              <w:spacing w:before="120"/>
            </w:pPr>
            <w:r>
              <w:t xml:space="preserve"> </w:t>
            </w:r>
          </w:p>
        </w:tc>
      </w:tr>
    </w:tbl>
    <w:p w14:paraId="4D687C70" w14:textId="77777777" w:rsidR="00F85062" w:rsidRDefault="00F85062" w:rsidP="00F85062">
      <w:pPr>
        <w:spacing w:before="120"/>
      </w:pPr>
      <w:r w:rsidRPr="00F85062">
        <w:rPr>
          <w:highlight w:val="yellow"/>
        </w:rPr>
        <w:t>Editor's Note: The last column in the above tables may require a change once the CR to include the Email Address as a target identifier is approved.</w:t>
      </w:r>
      <w:r>
        <w:t xml:space="preserve">  </w:t>
      </w:r>
    </w:p>
    <w:p w14:paraId="2441B39F" w14:textId="77777777" w:rsidR="003306B9" w:rsidRDefault="003306B9" w:rsidP="003306B9">
      <w:pPr>
        <w:spacing w:before="120"/>
      </w:pPr>
      <w:r>
        <w:t xml:space="preserve">The </w:t>
      </w:r>
      <w:proofErr w:type="spellStart"/>
      <w:r>
        <w:t>MMBox</w:t>
      </w:r>
      <w:proofErr w:type="spellEnd"/>
      <w:r>
        <w:t xml:space="preserve"> specific messages are not included in table 4.4.2.2-2 as such operations do not apply to target non-local ID.</w:t>
      </w:r>
    </w:p>
    <w:p w14:paraId="6616AF96" w14:textId="32883E94" w:rsidR="00EF7708" w:rsidRDefault="00EF7708" w:rsidP="00EF7708">
      <w:r>
        <w:t>An illustration of the message mapping shown in table 4.4.2.2-2 along with the directional aspects are illustrated in clause 4.4.3.</w:t>
      </w:r>
    </w:p>
    <w:p w14:paraId="1F6E91EA" w14:textId="77777777" w:rsidR="00237D0D" w:rsidRDefault="00237D0D" w:rsidP="00F86E16"/>
    <w:p w14:paraId="42105890" w14:textId="77777777" w:rsidR="00F86E16" w:rsidRDefault="00F86E16" w:rsidP="00F86E16"/>
    <w:p w14:paraId="236FB7ED" w14:textId="77777777" w:rsidR="00F86E16" w:rsidRDefault="00F86E16" w:rsidP="00527549">
      <w:pPr>
        <w:pStyle w:val="Heading4"/>
      </w:pPr>
    </w:p>
    <w:p w14:paraId="47AC07EC" w14:textId="28E3C640" w:rsidR="00527549" w:rsidRDefault="00527549" w:rsidP="00527549">
      <w:pPr>
        <w:pStyle w:val="Heading4"/>
      </w:pPr>
      <w:r>
        <w:t>4.4.2.</w:t>
      </w:r>
      <w:r w:rsidR="00237D0D">
        <w:t>4</w:t>
      </w:r>
      <w:r>
        <w:tab/>
        <w:t>MM4 to XIRIs</w:t>
      </w:r>
      <w:r w:rsidR="00C312EE">
        <w:t xml:space="preserve"> </w:t>
      </w:r>
    </w:p>
    <w:p w14:paraId="0BB12F02" w14:textId="4083FAC2" w:rsidR="00614002" w:rsidRDefault="00614002" w:rsidP="00E55168">
      <w:r>
        <w:t>When the targ</w:t>
      </w:r>
      <w:r w:rsidR="00527549">
        <w:t>et</w:t>
      </w:r>
      <w:r>
        <w:t xml:space="preserve"> non-local ID is represented by a phone number, the MM4 messages as defined in TS 33.128 [4] are used for the </w:t>
      </w:r>
      <w:proofErr w:type="spellStart"/>
      <w:r>
        <w:t>xIRI</w:t>
      </w:r>
      <w:proofErr w:type="spellEnd"/>
      <w:r>
        <w:t xml:space="preserve"> message generation. The following table</w:t>
      </w:r>
      <w:r w:rsidR="00EF7708">
        <w:t>s</w:t>
      </w:r>
      <w:r>
        <w:t xml:space="preserve"> map the MM4 messages [18]</w:t>
      </w:r>
      <w:r w:rsidR="00C312EE">
        <w:t xml:space="preserve"> </w:t>
      </w:r>
      <w:r>
        <w:t xml:space="preserve">to the </w:t>
      </w:r>
      <w:proofErr w:type="spellStart"/>
      <w:r>
        <w:t>xIRI</w:t>
      </w:r>
      <w:proofErr w:type="spellEnd"/>
      <w:r>
        <w:t xml:space="preserve"> messages [4].</w:t>
      </w:r>
    </w:p>
    <w:p w14:paraId="7E4C1E70" w14:textId="32364DC1" w:rsidR="00614002" w:rsidRDefault="00614002" w:rsidP="00614002">
      <w:pPr>
        <w:pStyle w:val="TH"/>
      </w:pPr>
      <w:r>
        <w:t>Table 4.4.2</w:t>
      </w:r>
      <w:r w:rsidR="00EF7708">
        <w:t>.4-1</w:t>
      </w:r>
      <w:r>
        <w:t>: MMS LI from MM4 messages</w:t>
      </w:r>
      <w:r w:rsidR="00EF7708">
        <w:t xml:space="preserve"> (originating side)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5"/>
        <w:gridCol w:w="3206"/>
        <w:gridCol w:w="3537"/>
      </w:tblGrid>
      <w:tr w:rsidR="00EF7708" w14:paraId="2D4FB732" w14:textId="77777777" w:rsidTr="00EF7708">
        <w:tc>
          <w:tcPr>
            <w:tcW w:w="2885" w:type="dxa"/>
          </w:tcPr>
          <w:p w14:paraId="26B8C5F7" w14:textId="4305E7E2" w:rsidR="00EF7708" w:rsidRDefault="00EF7708" w:rsidP="00614002">
            <w:pPr>
              <w:pStyle w:val="TAH"/>
            </w:pPr>
            <w:r>
              <w:t>MM4 [18]</w:t>
            </w:r>
          </w:p>
        </w:tc>
        <w:tc>
          <w:tcPr>
            <w:tcW w:w="3206" w:type="dxa"/>
          </w:tcPr>
          <w:p w14:paraId="0D38E25E" w14:textId="38C24C20" w:rsidR="00EF7708" w:rsidRDefault="00EF7708" w:rsidP="00614002">
            <w:pPr>
              <w:pStyle w:val="TAH"/>
            </w:pPr>
            <w:r>
              <w:t>MM message direction</w:t>
            </w:r>
          </w:p>
        </w:tc>
        <w:tc>
          <w:tcPr>
            <w:tcW w:w="3537" w:type="dxa"/>
          </w:tcPr>
          <w:p w14:paraId="198F662E" w14:textId="64041F7D" w:rsidR="00EF7708" w:rsidRDefault="00EF7708" w:rsidP="00614002">
            <w:pPr>
              <w:pStyle w:val="TAH"/>
            </w:pPr>
            <w:r>
              <w:t>MMS LI (</w:t>
            </w:r>
            <w:proofErr w:type="spellStart"/>
            <w:r>
              <w:t>xIRI</w:t>
            </w:r>
            <w:proofErr w:type="spellEnd"/>
            <w:r>
              <w:t xml:space="preserve"> [4])</w:t>
            </w:r>
          </w:p>
        </w:tc>
      </w:tr>
      <w:tr w:rsidR="00EF7708" w14:paraId="10C67F62" w14:textId="77777777" w:rsidTr="00EF7708">
        <w:tc>
          <w:tcPr>
            <w:tcW w:w="2885" w:type="dxa"/>
          </w:tcPr>
          <w:p w14:paraId="28CA5D6C" w14:textId="2405E82C" w:rsidR="00EF7708" w:rsidRDefault="00EF7708" w:rsidP="00614002">
            <w:pPr>
              <w:pStyle w:val="TAL"/>
            </w:pPr>
            <w:r>
              <w:t>MM4_forward.REQ</w:t>
            </w:r>
          </w:p>
        </w:tc>
        <w:tc>
          <w:tcPr>
            <w:tcW w:w="3206" w:type="dxa"/>
          </w:tcPr>
          <w:p w14:paraId="71902DD6" w14:textId="5C353116" w:rsidR="00EF7708" w:rsidRDefault="00EF7708" w:rsidP="00614002">
            <w:pPr>
              <w:pStyle w:val="TAL"/>
            </w:pPr>
            <w:r>
              <w:t>Relay/Server (A) to Relay Server (B)</w:t>
            </w:r>
          </w:p>
        </w:tc>
        <w:tc>
          <w:tcPr>
            <w:tcW w:w="3537" w:type="dxa"/>
          </w:tcPr>
          <w:p w14:paraId="766EB945" w14:textId="703F64E5" w:rsidR="00EF7708" w:rsidRDefault="00EF7708" w:rsidP="00614002">
            <w:pPr>
              <w:pStyle w:val="TAL"/>
            </w:pPr>
            <w:proofErr w:type="spellStart"/>
            <w:r>
              <w:t>MMSToNonLocalTarget</w:t>
            </w:r>
            <w:proofErr w:type="spellEnd"/>
            <w:r w:rsidR="00C312EE">
              <w:t xml:space="preserve"> </w:t>
            </w:r>
          </w:p>
        </w:tc>
      </w:tr>
      <w:tr w:rsidR="00EF7708" w14:paraId="469304A3" w14:textId="77777777" w:rsidTr="00EF7708">
        <w:tc>
          <w:tcPr>
            <w:tcW w:w="2885" w:type="dxa"/>
          </w:tcPr>
          <w:p w14:paraId="1A0327F9" w14:textId="32A41D36" w:rsidR="00EF7708" w:rsidRDefault="00EF7708" w:rsidP="00614002">
            <w:pPr>
              <w:pStyle w:val="TAL"/>
            </w:pPr>
            <w:r>
              <w:t>MM4_forward.RES</w:t>
            </w:r>
          </w:p>
        </w:tc>
        <w:tc>
          <w:tcPr>
            <w:tcW w:w="3206" w:type="dxa"/>
          </w:tcPr>
          <w:p w14:paraId="74B184D7" w14:textId="035BF796" w:rsidR="00EF7708" w:rsidRDefault="00EF7708" w:rsidP="00614002">
            <w:pPr>
              <w:pStyle w:val="TAL"/>
            </w:pPr>
            <w:r>
              <w:t>Relay/Server (B) to Relay Server (A)</w:t>
            </w:r>
          </w:p>
        </w:tc>
        <w:tc>
          <w:tcPr>
            <w:tcW w:w="3537" w:type="dxa"/>
          </w:tcPr>
          <w:p w14:paraId="06214CFC" w14:textId="612F753D" w:rsidR="00EF7708" w:rsidRDefault="00EF7708" w:rsidP="00614002">
            <w:pPr>
              <w:pStyle w:val="TAL"/>
            </w:pPr>
          </w:p>
        </w:tc>
      </w:tr>
      <w:tr w:rsidR="00EF7708" w14:paraId="22BEA03C" w14:textId="77777777" w:rsidTr="00EF7708">
        <w:tc>
          <w:tcPr>
            <w:tcW w:w="2885" w:type="dxa"/>
          </w:tcPr>
          <w:p w14:paraId="687ECEC5" w14:textId="5A882272" w:rsidR="00EF7708" w:rsidRDefault="00EF7708" w:rsidP="00614002">
            <w:pPr>
              <w:pStyle w:val="TAL"/>
            </w:pPr>
            <w:r>
              <w:t>MM4_delivery_report.REQ</w:t>
            </w:r>
          </w:p>
        </w:tc>
        <w:tc>
          <w:tcPr>
            <w:tcW w:w="3206" w:type="dxa"/>
          </w:tcPr>
          <w:p w14:paraId="34579C7B" w14:textId="5DEE0F9E" w:rsidR="00EF7708" w:rsidRDefault="00EF7708" w:rsidP="00614002">
            <w:pPr>
              <w:pStyle w:val="TAL"/>
            </w:pPr>
            <w:r>
              <w:t>Relay/Server (B) to Relay Server (A)</w:t>
            </w:r>
          </w:p>
        </w:tc>
        <w:tc>
          <w:tcPr>
            <w:tcW w:w="3537" w:type="dxa"/>
          </w:tcPr>
          <w:p w14:paraId="63CF4CB5" w14:textId="2E04A1DE" w:rsidR="00EF7708" w:rsidRDefault="00EF7708" w:rsidP="00614002">
            <w:pPr>
              <w:pStyle w:val="TAL"/>
            </w:pPr>
            <w:proofErr w:type="spellStart"/>
            <w:r>
              <w:t>MMSDeliveryReportNonLocalTarget</w:t>
            </w:r>
            <w:proofErr w:type="spellEnd"/>
            <w:r w:rsidR="00C312EE">
              <w:t xml:space="preserve"> </w:t>
            </w:r>
          </w:p>
        </w:tc>
      </w:tr>
      <w:tr w:rsidR="00EF7708" w14:paraId="4053F241" w14:textId="77777777" w:rsidTr="00EF7708">
        <w:tc>
          <w:tcPr>
            <w:tcW w:w="2885" w:type="dxa"/>
          </w:tcPr>
          <w:p w14:paraId="5EE8D294" w14:textId="7462D42D" w:rsidR="00EF7708" w:rsidRDefault="00EF7708" w:rsidP="00614002">
            <w:pPr>
              <w:pStyle w:val="TAL"/>
            </w:pPr>
            <w:r>
              <w:t>MM4_delivery_report.RES</w:t>
            </w:r>
          </w:p>
        </w:tc>
        <w:tc>
          <w:tcPr>
            <w:tcW w:w="3206" w:type="dxa"/>
          </w:tcPr>
          <w:p w14:paraId="2B6DF7DC" w14:textId="0732D1A7" w:rsidR="00EF7708" w:rsidRDefault="00EF7708" w:rsidP="00614002">
            <w:pPr>
              <w:pStyle w:val="TAL"/>
            </w:pPr>
            <w:r>
              <w:t>Relay/Server (A) to Relay Server (B)</w:t>
            </w:r>
          </w:p>
        </w:tc>
        <w:tc>
          <w:tcPr>
            <w:tcW w:w="3537" w:type="dxa"/>
          </w:tcPr>
          <w:p w14:paraId="24E35581" w14:textId="7FBDB24C" w:rsidR="00EF7708" w:rsidRDefault="00EF7708" w:rsidP="00614002">
            <w:pPr>
              <w:pStyle w:val="TAL"/>
            </w:pPr>
          </w:p>
        </w:tc>
      </w:tr>
      <w:tr w:rsidR="00EF7708" w14:paraId="1486E0F2" w14:textId="77777777" w:rsidTr="00EF7708">
        <w:tc>
          <w:tcPr>
            <w:tcW w:w="2885" w:type="dxa"/>
          </w:tcPr>
          <w:p w14:paraId="3A5732BE" w14:textId="552D414A" w:rsidR="00EF7708" w:rsidRDefault="00EF7708" w:rsidP="00614002">
            <w:pPr>
              <w:pStyle w:val="TAL"/>
            </w:pPr>
            <w:r>
              <w:t>MM4_read_reply_report.REQ</w:t>
            </w:r>
          </w:p>
        </w:tc>
        <w:tc>
          <w:tcPr>
            <w:tcW w:w="3206" w:type="dxa"/>
          </w:tcPr>
          <w:p w14:paraId="6F3E66CC" w14:textId="10DA1238" w:rsidR="00EF7708" w:rsidRDefault="00EF7708" w:rsidP="00614002">
            <w:pPr>
              <w:pStyle w:val="TAL"/>
            </w:pPr>
            <w:r>
              <w:t>Relay/Server (B) to Relay Server (A)</w:t>
            </w:r>
          </w:p>
        </w:tc>
        <w:tc>
          <w:tcPr>
            <w:tcW w:w="3537" w:type="dxa"/>
          </w:tcPr>
          <w:p w14:paraId="3E42676F" w14:textId="7F46D6E8" w:rsidR="00EF7708" w:rsidRDefault="00EF7708" w:rsidP="00614002">
            <w:pPr>
              <w:pStyle w:val="TAL"/>
            </w:pPr>
            <w:proofErr w:type="spellStart"/>
            <w:r>
              <w:t>MMSReadReportNonLocalTarget</w:t>
            </w:r>
            <w:proofErr w:type="spellEnd"/>
            <w:r w:rsidR="00C312EE">
              <w:t xml:space="preserve"> </w:t>
            </w:r>
          </w:p>
        </w:tc>
      </w:tr>
      <w:tr w:rsidR="00EF7708" w14:paraId="61CDB406" w14:textId="77777777" w:rsidTr="00EF7708">
        <w:tc>
          <w:tcPr>
            <w:tcW w:w="2885" w:type="dxa"/>
          </w:tcPr>
          <w:p w14:paraId="04B5407D" w14:textId="298BB821" w:rsidR="00EF7708" w:rsidRDefault="00EF7708" w:rsidP="00614002">
            <w:pPr>
              <w:pStyle w:val="TAL"/>
            </w:pPr>
            <w:r>
              <w:t>MM4_read_reply_report.RES</w:t>
            </w:r>
          </w:p>
        </w:tc>
        <w:tc>
          <w:tcPr>
            <w:tcW w:w="3206" w:type="dxa"/>
          </w:tcPr>
          <w:p w14:paraId="394BB55C" w14:textId="2E422956" w:rsidR="00EF7708" w:rsidRDefault="00EF7708" w:rsidP="00614002">
            <w:pPr>
              <w:pStyle w:val="TAL"/>
            </w:pPr>
            <w:r>
              <w:t>Relay/Server (A) to Relay Server (B)</w:t>
            </w:r>
          </w:p>
        </w:tc>
        <w:tc>
          <w:tcPr>
            <w:tcW w:w="3537" w:type="dxa"/>
          </w:tcPr>
          <w:p w14:paraId="3877AA51" w14:textId="2575F52E" w:rsidR="00EF7708" w:rsidRDefault="00EF7708" w:rsidP="00614002">
            <w:pPr>
              <w:pStyle w:val="TAL"/>
            </w:pPr>
            <w:r>
              <w:t xml:space="preserve"> </w:t>
            </w:r>
          </w:p>
        </w:tc>
      </w:tr>
    </w:tbl>
    <w:p w14:paraId="183DFE5B" w14:textId="2FC7F5FB" w:rsidR="00EF7708" w:rsidRDefault="00EF7708" w:rsidP="003306B9">
      <w:pPr>
        <w:spacing w:before="120"/>
      </w:pPr>
      <w:r>
        <w:t>An illustration of the message mapping shown in table 4.4.2.4-1 along with the directional aspects are illustrated in clause 4.4.3.</w:t>
      </w:r>
    </w:p>
    <w:p w14:paraId="51F73D90" w14:textId="703A62D8" w:rsidR="00EF7708" w:rsidRDefault="00EF7708" w:rsidP="00EF7708">
      <w:pPr>
        <w:pStyle w:val="TH"/>
      </w:pPr>
      <w:r>
        <w:t>Table 4.4.2.4-2: MMS LI from MM4 messages (terminating side)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5"/>
        <w:gridCol w:w="3206"/>
        <w:gridCol w:w="3537"/>
      </w:tblGrid>
      <w:tr w:rsidR="00EF7708" w14:paraId="4409DCEE" w14:textId="77777777" w:rsidTr="00240670">
        <w:tc>
          <w:tcPr>
            <w:tcW w:w="2885" w:type="dxa"/>
          </w:tcPr>
          <w:p w14:paraId="15019F19" w14:textId="77777777" w:rsidR="00EF7708" w:rsidRDefault="00EF7708" w:rsidP="00240670">
            <w:pPr>
              <w:pStyle w:val="TAH"/>
            </w:pPr>
            <w:r>
              <w:t>MM4 [18]</w:t>
            </w:r>
          </w:p>
        </w:tc>
        <w:tc>
          <w:tcPr>
            <w:tcW w:w="3206" w:type="dxa"/>
          </w:tcPr>
          <w:p w14:paraId="7A413721" w14:textId="77777777" w:rsidR="00EF7708" w:rsidRDefault="00EF7708" w:rsidP="00240670">
            <w:pPr>
              <w:pStyle w:val="TAH"/>
            </w:pPr>
            <w:r>
              <w:t>MM message direction</w:t>
            </w:r>
          </w:p>
        </w:tc>
        <w:tc>
          <w:tcPr>
            <w:tcW w:w="3537" w:type="dxa"/>
          </w:tcPr>
          <w:p w14:paraId="32ECDDE8" w14:textId="77777777" w:rsidR="00EF7708" w:rsidRDefault="00EF7708" w:rsidP="00240670">
            <w:pPr>
              <w:pStyle w:val="TAH"/>
            </w:pPr>
            <w:r>
              <w:t>MMS LI (</w:t>
            </w:r>
            <w:proofErr w:type="spellStart"/>
            <w:r>
              <w:t>xIRI</w:t>
            </w:r>
            <w:proofErr w:type="spellEnd"/>
            <w:r>
              <w:t xml:space="preserve"> [4])</w:t>
            </w:r>
          </w:p>
        </w:tc>
      </w:tr>
      <w:tr w:rsidR="00EF7708" w14:paraId="7E550DD2" w14:textId="77777777" w:rsidTr="00240670">
        <w:tc>
          <w:tcPr>
            <w:tcW w:w="2885" w:type="dxa"/>
          </w:tcPr>
          <w:p w14:paraId="496D7386" w14:textId="77777777" w:rsidR="00EF7708" w:rsidRDefault="00EF7708" w:rsidP="00240670">
            <w:pPr>
              <w:pStyle w:val="TAL"/>
            </w:pPr>
            <w:r>
              <w:t>MM4_forward.REQ</w:t>
            </w:r>
          </w:p>
        </w:tc>
        <w:tc>
          <w:tcPr>
            <w:tcW w:w="3206" w:type="dxa"/>
          </w:tcPr>
          <w:p w14:paraId="06F5A616" w14:textId="77777777" w:rsidR="00EF7708" w:rsidRDefault="00EF7708" w:rsidP="00240670">
            <w:pPr>
              <w:pStyle w:val="TAL"/>
            </w:pPr>
            <w:r>
              <w:t>Relay/Server (A) to Relay Server (B)</w:t>
            </w:r>
          </w:p>
        </w:tc>
        <w:tc>
          <w:tcPr>
            <w:tcW w:w="3537" w:type="dxa"/>
          </w:tcPr>
          <w:p w14:paraId="18F15BA2" w14:textId="55CDB2D1" w:rsidR="00EF7708" w:rsidRDefault="00EF7708" w:rsidP="00240670">
            <w:pPr>
              <w:pStyle w:val="TAL"/>
            </w:pPr>
            <w:proofErr w:type="spellStart"/>
            <w:r>
              <w:t>MMSSendByNonLocalTarget</w:t>
            </w:r>
            <w:proofErr w:type="spellEnd"/>
          </w:p>
        </w:tc>
      </w:tr>
      <w:tr w:rsidR="00EF7708" w14:paraId="19410633" w14:textId="77777777" w:rsidTr="00240670">
        <w:tc>
          <w:tcPr>
            <w:tcW w:w="2885" w:type="dxa"/>
          </w:tcPr>
          <w:p w14:paraId="2000256E" w14:textId="77777777" w:rsidR="00EF7708" w:rsidRDefault="00EF7708" w:rsidP="00240670">
            <w:pPr>
              <w:pStyle w:val="TAL"/>
            </w:pPr>
            <w:r>
              <w:t>MM4_forward.RES</w:t>
            </w:r>
          </w:p>
        </w:tc>
        <w:tc>
          <w:tcPr>
            <w:tcW w:w="3206" w:type="dxa"/>
          </w:tcPr>
          <w:p w14:paraId="40A8B56B" w14:textId="77777777" w:rsidR="00EF7708" w:rsidRDefault="00EF7708" w:rsidP="00240670">
            <w:pPr>
              <w:pStyle w:val="TAL"/>
            </w:pPr>
            <w:r>
              <w:t>Relay/Server (B) to Relay Server (A)</w:t>
            </w:r>
          </w:p>
        </w:tc>
        <w:tc>
          <w:tcPr>
            <w:tcW w:w="3537" w:type="dxa"/>
          </w:tcPr>
          <w:p w14:paraId="23449626" w14:textId="77777777" w:rsidR="00EF7708" w:rsidRDefault="00EF7708" w:rsidP="00240670">
            <w:pPr>
              <w:pStyle w:val="TAL"/>
            </w:pPr>
          </w:p>
        </w:tc>
      </w:tr>
      <w:tr w:rsidR="00EF7708" w14:paraId="378ABE4D" w14:textId="77777777" w:rsidTr="00240670">
        <w:tc>
          <w:tcPr>
            <w:tcW w:w="2885" w:type="dxa"/>
          </w:tcPr>
          <w:p w14:paraId="6E97968F" w14:textId="77777777" w:rsidR="00EF7708" w:rsidRDefault="00EF7708" w:rsidP="00240670">
            <w:pPr>
              <w:pStyle w:val="TAL"/>
            </w:pPr>
            <w:r>
              <w:t>MM4_delivery_report.REQ</w:t>
            </w:r>
          </w:p>
        </w:tc>
        <w:tc>
          <w:tcPr>
            <w:tcW w:w="3206" w:type="dxa"/>
          </w:tcPr>
          <w:p w14:paraId="4877E974" w14:textId="77777777" w:rsidR="00EF7708" w:rsidRDefault="00EF7708" w:rsidP="00240670">
            <w:pPr>
              <w:pStyle w:val="TAL"/>
            </w:pPr>
            <w:r>
              <w:t>Relay/Server (B) to Relay Server (A)</w:t>
            </w:r>
          </w:p>
        </w:tc>
        <w:tc>
          <w:tcPr>
            <w:tcW w:w="3537" w:type="dxa"/>
          </w:tcPr>
          <w:p w14:paraId="3B43EA92" w14:textId="75678C27" w:rsidR="00EF7708" w:rsidRDefault="00EF7708" w:rsidP="00240670">
            <w:pPr>
              <w:pStyle w:val="TAL"/>
            </w:pPr>
            <w:proofErr w:type="spellStart"/>
            <w:r>
              <w:t>MMSDeliveryReportNonLocalTarget</w:t>
            </w:r>
            <w:proofErr w:type="spellEnd"/>
            <w:r w:rsidR="00C312EE">
              <w:t xml:space="preserve"> </w:t>
            </w:r>
          </w:p>
        </w:tc>
      </w:tr>
      <w:tr w:rsidR="00EF7708" w14:paraId="6D270566" w14:textId="77777777" w:rsidTr="00240670">
        <w:tc>
          <w:tcPr>
            <w:tcW w:w="2885" w:type="dxa"/>
          </w:tcPr>
          <w:p w14:paraId="60B372F4" w14:textId="77777777" w:rsidR="00EF7708" w:rsidRDefault="00EF7708" w:rsidP="00240670">
            <w:pPr>
              <w:pStyle w:val="TAL"/>
            </w:pPr>
            <w:r>
              <w:t>MM4_delivery_report.RES</w:t>
            </w:r>
          </w:p>
        </w:tc>
        <w:tc>
          <w:tcPr>
            <w:tcW w:w="3206" w:type="dxa"/>
          </w:tcPr>
          <w:p w14:paraId="5F4DD274" w14:textId="77777777" w:rsidR="00EF7708" w:rsidRDefault="00EF7708" w:rsidP="00240670">
            <w:pPr>
              <w:pStyle w:val="TAL"/>
            </w:pPr>
            <w:r>
              <w:t>Relay/Server (A) to Relay Server (B)</w:t>
            </w:r>
          </w:p>
        </w:tc>
        <w:tc>
          <w:tcPr>
            <w:tcW w:w="3537" w:type="dxa"/>
          </w:tcPr>
          <w:p w14:paraId="478FA7D9" w14:textId="77777777" w:rsidR="00EF7708" w:rsidRDefault="00EF7708" w:rsidP="00240670">
            <w:pPr>
              <w:pStyle w:val="TAL"/>
            </w:pPr>
          </w:p>
        </w:tc>
      </w:tr>
      <w:tr w:rsidR="00EF7708" w14:paraId="120DDDFB" w14:textId="77777777" w:rsidTr="00240670">
        <w:tc>
          <w:tcPr>
            <w:tcW w:w="2885" w:type="dxa"/>
          </w:tcPr>
          <w:p w14:paraId="0D070488" w14:textId="77777777" w:rsidR="00EF7708" w:rsidRDefault="00EF7708" w:rsidP="00240670">
            <w:pPr>
              <w:pStyle w:val="TAL"/>
            </w:pPr>
            <w:r>
              <w:t>MM4_read_reply_report.REQ</w:t>
            </w:r>
          </w:p>
        </w:tc>
        <w:tc>
          <w:tcPr>
            <w:tcW w:w="3206" w:type="dxa"/>
          </w:tcPr>
          <w:p w14:paraId="61458D3A" w14:textId="77777777" w:rsidR="00EF7708" w:rsidRDefault="00EF7708" w:rsidP="00240670">
            <w:pPr>
              <w:pStyle w:val="TAL"/>
            </w:pPr>
            <w:r>
              <w:t>Relay/Server (B) to Relay Server (A)</w:t>
            </w:r>
          </w:p>
        </w:tc>
        <w:tc>
          <w:tcPr>
            <w:tcW w:w="3537" w:type="dxa"/>
          </w:tcPr>
          <w:p w14:paraId="4447D046" w14:textId="50172491" w:rsidR="00EF7708" w:rsidRDefault="00EF7708" w:rsidP="00240670">
            <w:pPr>
              <w:pStyle w:val="TAL"/>
            </w:pPr>
            <w:proofErr w:type="spellStart"/>
            <w:r>
              <w:t>MMSReadReportNonLocalTarget</w:t>
            </w:r>
            <w:proofErr w:type="spellEnd"/>
            <w:r w:rsidR="00C312EE">
              <w:t xml:space="preserve"> </w:t>
            </w:r>
          </w:p>
        </w:tc>
      </w:tr>
      <w:tr w:rsidR="00EF7708" w14:paraId="42F28F46" w14:textId="77777777" w:rsidTr="00240670">
        <w:tc>
          <w:tcPr>
            <w:tcW w:w="2885" w:type="dxa"/>
          </w:tcPr>
          <w:p w14:paraId="3909A3C7" w14:textId="77777777" w:rsidR="00EF7708" w:rsidRDefault="00EF7708" w:rsidP="00240670">
            <w:pPr>
              <w:pStyle w:val="TAL"/>
            </w:pPr>
            <w:r>
              <w:t>MM4_read_reply_report.RES</w:t>
            </w:r>
          </w:p>
        </w:tc>
        <w:tc>
          <w:tcPr>
            <w:tcW w:w="3206" w:type="dxa"/>
          </w:tcPr>
          <w:p w14:paraId="41DCC89C" w14:textId="77777777" w:rsidR="00EF7708" w:rsidRDefault="00EF7708" w:rsidP="00240670">
            <w:pPr>
              <w:pStyle w:val="TAL"/>
            </w:pPr>
            <w:r>
              <w:t>Relay/Server (A) to Relay Server (B)</w:t>
            </w:r>
          </w:p>
        </w:tc>
        <w:tc>
          <w:tcPr>
            <w:tcW w:w="3537" w:type="dxa"/>
          </w:tcPr>
          <w:p w14:paraId="4E08CECE" w14:textId="77777777" w:rsidR="00EF7708" w:rsidRDefault="00EF7708" w:rsidP="00240670">
            <w:pPr>
              <w:pStyle w:val="TAL"/>
            </w:pPr>
            <w:r>
              <w:t xml:space="preserve"> </w:t>
            </w:r>
          </w:p>
        </w:tc>
      </w:tr>
    </w:tbl>
    <w:p w14:paraId="63C6F9F7" w14:textId="5B823E63" w:rsidR="00EF7708" w:rsidRDefault="00EF7708" w:rsidP="003306B9">
      <w:pPr>
        <w:spacing w:before="120"/>
      </w:pPr>
      <w:r>
        <w:t>An illustration of the message mapping shown in table 4.4.2.4-2 along with the directional aspects are illustrated in clause 4.4.3.</w:t>
      </w:r>
    </w:p>
    <w:p w14:paraId="32B1CD06" w14:textId="77777777" w:rsidR="005E1524" w:rsidRPr="00AC08FA" w:rsidRDefault="005E1524" w:rsidP="003D4F43">
      <w:pPr>
        <w:pStyle w:val="Caption"/>
      </w:pPr>
    </w:p>
    <w:p w14:paraId="1EE653D6" w14:textId="77777777" w:rsidR="003746FA" w:rsidRPr="00F85062" w:rsidRDefault="003746FA" w:rsidP="003746F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56"/>
          <w:szCs w:val="56"/>
        </w:rPr>
      </w:pPr>
      <w:r w:rsidRPr="00F85062">
        <w:rPr>
          <w:bCs/>
          <w:color w:val="7030A0"/>
          <w:sz w:val="56"/>
          <w:szCs w:val="56"/>
        </w:rPr>
        <w:t>***** End of the new text ****</w:t>
      </w:r>
    </w:p>
    <w:p w14:paraId="5DB25EA9" w14:textId="77777777" w:rsidR="003746FA" w:rsidRPr="003746FA" w:rsidRDefault="003746FA" w:rsidP="003746FA"/>
    <w:sectPr w:rsidR="003746FA" w:rsidRPr="003746F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10"/>
  </w:num>
  <w:num w:numId="2" w16cid:durableId="64032208">
    <w:abstractNumId w:val="11"/>
  </w:num>
  <w:num w:numId="3" w16cid:durableId="550578688">
    <w:abstractNumId w:val="6"/>
  </w:num>
  <w:num w:numId="4" w16cid:durableId="1112628801">
    <w:abstractNumId w:val="4"/>
  </w:num>
  <w:num w:numId="5" w16cid:durableId="305278245">
    <w:abstractNumId w:val="1"/>
  </w:num>
  <w:num w:numId="6" w16cid:durableId="1893691534">
    <w:abstractNumId w:val="4"/>
  </w:num>
  <w:num w:numId="7" w16cid:durableId="2035837267">
    <w:abstractNumId w:val="4"/>
  </w:num>
  <w:num w:numId="8" w16cid:durableId="1594969936">
    <w:abstractNumId w:val="3"/>
  </w:num>
  <w:num w:numId="9" w16cid:durableId="145319192">
    <w:abstractNumId w:val="5"/>
  </w:num>
  <w:num w:numId="10" w16cid:durableId="642127919">
    <w:abstractNumId w:val="7"/>
  </w:num>
  <w:num w:numId="11" w16cid:durableId="951475533">
    <w:abstractNumId w:val="9"/>
  </w:num>
  <w:num w:numId="12" w16cid:durableId="1168712691">
    <w:abstractNumId w:val="2"/>
  </w:num>
  <w:num w:numId="13" w16cid:durableId="1888450267">
    <w:abstractNumId w:val="8"/>
  </w:num>
  <w:num w:numId="14" w16cid:durableId="528102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06C03"/>
    <w:rsid w:val="00010F89"/>
    <w:rsid w:val="00011740"/>
    <w:rsid w:val="00017B39"/>
    <w:rsid w:val="00020339"/>
    <w:rsid w:val="000222BA"/>
    <w:rsid w:val="0002328E"/>
    <w:rsid w:val="00024F20"/>
    <w:rsid w:val="00030037"/>
    <w:rsid w:val="0003196A"/>
    <w:rsid w:val="00032E8D"/>
    <w:rsid w:val="0003544D"/>
    <w:rsid w:val="00037B82"/>
    <w:rsid w:val="00037C34"/>
    <w:rsid w:val="00044897"/>
    <w:rsid w:val="0004687B"/>
    <w:rsid w:val="00046D97"/>
    <w:rsid w:val="0005220C"/>
    <w:rsid w:val="000575B9"/>
    <w:rsid w:val="00060E94"/>
    <w:rsid w:val="000612FC"/>
    <w:rsid w:val="00063C6D"/>
    <w:rsid w:val="000653D3"/>
    <w:rsid w:val="00066FEB"/>
    <w:rsid w:val="000702FA"/>
    <w:rsid w:val="000751A3"/>
    <w:rsid w:val="0007785C"/>
    <w:rsid w:val="00077D47"/>
    <w:rsid w:val="00080A61"/>
    <w:rsid w:val="00081B86"/>
    <w:rsid w:val="0008440D"/>
    <w:rsid w:val="000850FC"/>
    <w:rsid w:val="000860CA"/>
    <w:rsid w:val="00087FF0"/>
    <w:rsid w:val="000957F2"/>
    <w:rsid w:val="00097A20"/>
    <w:rsid w:val="000A0B54"/>
    <w:rsid w:val="000A58CD"/>
    <w:rsid w:val="000A6400"/>
    <w:rsid w:val="000A6465"/>
    <w:rsid w:val="000B172E"/>
    <w:rsid w:val="000B2B16"/>
    <w:rsid w:val="000B302A"/>
    <w:rsid w:val="000B313B"/>
    <w:rsid w:val="000B3595"/>
    <w:rsid w:val="000B3C1D"/>
    <w:rsid w:val="000B7D90"/>
    <w:rsid w:val="000C2BCE"/>
    <w:rsid w:val="000D2437"/>
    <w:rsid w:val="000D3EE5"/>
    <w:rsid w:val="000D43FA"/>
    <w:rsid w:val="000D4708"/>
    <w:rsid w:val="000D6AA0"/>
    <w:rsid w:val="000D72E0"/>
    <w:rsid w:val="000E097A"/>
    <w:rsid w:val="000E18F5"/>
    <w:rsid w:val="000E1BCE"/>
    <w:rsid w:val="000E494D"/>
    <w:rsid w:val="000E4B76"/>
    <w:rsid w:val="000E4E8E"/>
    <w:rsid w:val="000E4F62"/>
    <w:rsid w:val="000F56BC"/>
    <w:rsid w:val="000F675D"/>
    <w:rsid w:val="001000AE"/>
    <w:rsid w:val="0010260F"/>
    <w:rsid w:val="00105D74"/>
    <w:rsid w:val="00105FC8"/>
    <w:rsid w:val="00111280"/>
    <w:rsid w:val="00116717"/>
    <w:rsid w:val="0012358E"/>
    <w:rsid w:val="00123E60"/>
    <w:rsid w:val="0012432B"/>
    <w:rsid w:val="00124B70"/>
    <w:rsid w:val="001252F2"/>
    <w:rsid w:val="00126BC5"/>
    <w:rsid w:val="00131283"/>
    <w:rsid w:val="00134206"/>
    <w:rsid w:val="00134871"/>
    <w:rsid w:val="001349A2"/>
    <w:rsid w:val="00146465"/>
    <w:rsid w:val="00147D03"/>
    <w:rsid w:val="001519BF"/>
    <w:rsid w:val="001525BE"/>
    <w:rsid w:val="00152A6A"/>
    <w:rsid w:val="00152E23"/>
    <w:rsid w:val="00155509"/>
    <w:rsid w:val="001559C8"/>
    <w:rsid w:val="00155C15"/>
    <w:rsid w:val="00156152"/>
    <w:rsid w:val="001562FB"/>
    <w:rsid w:val="00157E37"/>
    <w:rsid w:val="00157F73"/>
    <w:rsid w:val="0016013B"/>
    <w:rsid w:val="00160C33"/>
    <w:rsid w:val="001617EE"/>
    <w:rsid w:val="00167206"/>
    <w:rsid w:val="00170D24"/>
    <w:rsid w:val="0017201B"/>
    <w:rsid w:val="001724F8"/>
    <w:rsid w:val="00173A2F"/>
    <w:rsid w:val="00175371"/>
    <w:rsid w:val="00175993"/>
    <w:rsid w:val="001772CA"/>
    <w:rsid w:val="0017748C"/>
    <w:rsid w:val="00180186"/>
    <w:rsid w:val="00180883"/>
    <w:rsid w:val="001822B1"/>
    <w:rsid w:val="00186DD4"/>
    <w:rsid w:val="00186E9E"/>
    <w:rsid w:val="00187046"/>
    <w:rsid w:val="00191C6D"/>
    <w:rsid w:val="00193A3A"/>
    <w:rsid w:val="00193DD0"/>
    <w:rsid w:val="0019465F"/>
    <w:rsid w:val="0019731A"/>
    <w:rsid w:val="001A0E30"/>
    <w:rsid w:val="001A1876"/>
    <w:rsid w:val="001A2496"/>
    <w:rsid w:val="001A397B"/>
    <w:rsid w:val="001A3A57"/>
    <w:rsid w:val="001A3D46"/>
    <w:rsid w:val="001A3D79"/>
    <w:rsid w:val="001A3E09"/>
    <w:rsid w:val="001B0521"/>
    <w:rsid w:val="001B20AF"/>
    <w:rsid w:val="001B4DD0"/>
    <w:rsid w:val="001B65E2"/>
    <w:rsid w:val="001C1017"/>
    <w:rsid w:val="001C2D42"/>
    <w:rsid w:val="001C49FC"/>
    <w:rsid w:val="001C5305"/>
    <w:rsid w:val="001C60A4"/>
    <w:rsid w:val="001C7ABA"/>
    <w:rsid w:val="001C7C73"/>
    <w:rsid w:val="001D3745"/>
    <w:rsid w:val="001D4735"/>
    <w:rsid w:val="001E0C88"/>
    <w:rsid w:val="001E65A9"/>
    <w:rsid w:val="001E696E"/>
    <w:rsid w:val="001E6FC8"/>
    <w:rsid w:val="001F0B7C"/>
    <w:rsid w:val="001F0BB1"/>
    <w:rsid w:val="001F5026"/>
    <w:rsid w:val="001F79BC"/>
    <w:rsid w:val="00202098"/>
    <w:rsid w:val="00202758"/>
    <w:rsid w:val="00202C89"/>
    <w:rsid w:val="00207016"/>
    <w:rsid w:val="00210765"/>
    <w:rsid w:val="00210C27"/>
    <w:rsid w:val="00211F93"/>
    <w:rsid w:val="00213A8A"/>
    <w:rsid w:val="00216BE9"/>
    <w:rsid w:val="00220935"/>
    <w:rsid w:val="00220D09"/>
    <w:rsid w:val="00227D81"/>
    <w:rsid w:val="00232CFD"/>
    <w:rsid w:val="00237D0D"/>
    <w:rsid w:val="0024217F"/>
    <w:rsid w:val="0024224A"/>
    <w:rsid w:val="00245AA6"/>
    <w:rsid w:val="00246040"/>
    <w:rsid w:val="002477D8"/>
    <w:rsid w:val="00251B37"/>
    <w:rsid w:val="0025337F"/>
    <w:rsid w:val="00254699"/>
    <w:rsid w:val="00255E01"/>
    <w:rsid w:val="00260F18"/>
    <w:rsid w:val="00261129"/>
    <w:rsid w:val="002631BB"/>
    <w:rsid w:val="002654FE"/>
    <w:rsid w:val="0026573B"/>
    <w:rsid w:val="002715F6"/>
    <w:rsid w:val="00272EC0"/>
    <w:rsid w:val="002743C7"/>
    <w:rsid w:val="002760C7"/>
    <w:rsid w:val="002771A6"/>
    <w:rsid w:val="0028056F"/>
    <w:rsid w:val="002829B2"/>
    <w:rsid w:val="00285DA8"/>
    <w:rsid w:val="00286162"/>
    <w:rsid w:val="00287EF5"/>
    <w:rsid w:val="002916EF"/>
    <w:rsid w:val="002946AB"/>
    <w:rsid w:val="00295896"/>
    <w:rsid w:val="002A1336"/>
    <w:rsid w:val="002A5319"/>
    <w:rsid w:val="002A60A8"/>
    <w:rsid w:val="002B0A97"/>
    <w:rsid w:val="002B2F16"/>
    <w:rsid w:val="002B3BA5"/>
    <w:rsid w:val="002B3BAC"/>
    <w:rsid w:val="002B5848"/>
    <w:rsid w:val="002B63FA"/>
    <w:rsid w:val="002B6C7A"/>
    <w:rsid w:val="002B7D2E"/>
    <w:rsid w:val="002B7F5C"/>
    <w:rsid w:val="002C112B"/>
    <w:rsid w:val="002C2675"/>
    <w:rsid w:val="002C4D34"/>
    <w:rsid w:val="002C577F"/>
    <w:rsid w:val="002C6194"/>
    <w:rsid w:val="002D0297"/>
    <w:rsid w:val="002D595F"/>
    <w:rsid w:val="002D6BBE"/>
    <w:rsid w:val="002D77CD"/>
    <w:rsid w:val="002E7C6F"/>
    <w:rsid w:val="002F12B1"/>
    <w:rsid w:val="002F27DB"/>
    <w:rsid w:val="002F563F"/>
    <w:rsid w:val="003013E7"/>
    <w:rsid w:val="003015C5"/>
    <w:rsid w:val="003053CE"/>
    <w:rsid w:val="00305CA1"/>
    <w:rsid w:val="00305F3B"/>
    <w:rsid w:val="00306D16"/>
    <w:rsid w:val="00312EC6"/>
    <w:rsid w:val="00313AFD"/>
    <w:rsid w:val="00314544"/>
    <w:rsid w:val="00314BC3"/>
    <w:rsid w:val="00316377"/>
    <w:rsid w:val="0031648F"/>
    <w:rsid w:val="00323A53"/>
    <w:rsid w:val="00325D9A"/>
    <w:rsid w:val="00326F1A"/>
    <w:rsid w:val="00330264"/>
    <w:rsid w:val="003306B9"/>
    <w:rsid w:val="003377DA"/>
    <w:rsid w:val="00337943"/>
    <w:rsid w:val="00340348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56D87"/>
    <w:rsid w:val="003576F8"/>
    <w:rsid w:val="00362982"/>
    <w:rsid w:val="00363D86"/>
    <w:rsid w:val="00367BB2"/>
    <w:rsid w:val="00367FD0"/>
    <w:rsid w:val="00371145"/>
    <w:rsid w:val="003716A1"/>
    <w:rsid w:val="003746FA"/>
    <w:rsid w:val="00374C1E"/>
    <w:rsid w:val="00375AF5"/>
    <w:rsid w:val="00375D15"/>
    <w:rsid w:val="0037676C"/>
    <w:rsid w:val="00376B54"/>
    <w:rsid w:val="00381662"/>
    <w:rsid w:val="003878DD"/>
    <w:rsid w:val="00390B4B"/>
    <w:rsid w:val="00392031"/>
    <w:rsid w:val="00393422"/>
    <w:rsid w:val="00393D0A"/>
    <w:rsid w:val="003940EC"/>
    <w:rsid w:val="00394EBF"/>
    <w:rsid w:val="00396B07"/>
    <w:rsid w:val="003A018C"/>
    <w:rsid w:val="003A0FFB"/>
    <w:rsid w:val="003A2C8B"/>
    <w:rsid w:val="003A3772"/>
    <w:rsid w:val="003A518E"/>
    <w:rsid w:val="003A5FD2"/>
    <w:rsid w:val="003A7D21"/>
    <w:rsid w:val="003B2322"/>
    <w:rsid w:val="003B318A"/>
    <w:rsid w:val="003B4D12"/>
    <w:rsid w:val="003B781C"/>
    <w:rsid w:val="003C0345"/>
    <w:rsid w:val="003C18DF"/>
    <w:rsid w:val="003C43EC"/>
    <w:rsid w:val="003C4D64"/>
    <w:rsid w:val="003D0661"/>
    <w:rsid w:val="003D19EB"/>
    <w:rsid w:val="003D1AB3"/>
    <w:rsid w:val="003D3C85"/>
    <w:rsid w:val="003D4F43"/>
    <w:rsid w:val="003D71F4"/>
    <w:rsid w:val="003E01E7"/>
    <w:rsid w:val="003E2D35"/>
    <w:rsid w:val="003E3394"/>
    <w:rsid w:val="003E56A4"/>
    <w:rsid w:val="003E5D43"/>
    <w:rsid w:val="003F12D4"/>
    <w:rsid w:val="003F31E7"/>
    <w:rsid w:val="003F486B"/>
    <w:rsid w:val="003F4CD8"/>
    <w:rsid w:val="003F515C"/>
    <w:rsid w:val="003F7A2B"/>
    <w:rsid w:val="00401753"/>
    <w:rsid w:val="00401D14"/>
    <w:rsid w:val="00402065"/>
    <w:rsid w:val="004027F0"/>
    <w:rsid w:val="00402F7B"/>
    <w:rsid w:val="00404542"/>
    <w:rsid w:val="00404F8A"/>
    <w:rsid w:val="00404FF9"/>
    <w:rsid w:val="00406404"/>
    <w:rsid w:val="0040696E"/>
    <w:rsid w:val="00406FE6"/>
    <w:rsid w:val="00407CF5"/>
    <w:rsid w:val="00411B6A"/>
    <w:rsid w:val="00413F64"/>
    <w:rsid w:val="00416D95"/>
    <w:rsid w:val="00420BA1"/>
    <w:rsid w:val="00421567"/>
    <w:rsid w:val="004234A4"/>
    <w:rsid w:val="00423973"/>
    <w:rsid w:val="0042637B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3F65"/>
    <w:rsid w:val="00454BFA"/>
    <w:rsid w:val="00457151"/>
    <w:rsid w:val="0046162B"/>
    <w:rsid w:val="00462211"/>
    <w:rsid w:val="00462F6A"/>
    <w:rsid w:val="004647E8"/>
    <w:rsid w:val="00467075"/>
    <w:rsid w:val="00470EDD"/>
    <w:rsid w:val="0047230D"/>
    <w:rsid w:val="00472B63"/>
    <w:rsid w:val="00473461"/>
    <w:rsid w:val="00474B2E"/>
    <w:rsid w:val="004751A9"/>
    <w:rsid w:val="00477D3A"/>
    <w:rsid w:val="00482569"/>
    <w:rsid w:val="00484750"/>
    <w:rsid w:val="00491577"/>
    <w:rsid w:val="004919E8"/>
    <w:rsid w:val="00491A87"/>
    <w:rsid w:val="004934E0"/>
    <w:rsid w:val="004950C7"/>
    <w:rsid w:val="004A0A62"/>
    <w:rsid w:val="004A2E8B"/>
    <w:rsid w:val="004A51F1"/>
    <w:rsid w:val="004A5DA6"/>
    <w:rsid w:val="004B10F9"/>
    <w:rsid w:val="004B30D7"/>
    <w:rsid w:val="004B3EA6"/>
    <w:rsid w:val="004B4BBE"/>
    <w:rsid w:val="004B6360"/>
    <w:rsid w:val="004C0716"/>
    <w:rsid w:val="004C1C76"/>
    <w:rsid w:val="004C34C8"/>
    <w:rsid w:val="004C3BBE"/>
    <w:rsid w:val="004D0C39"/>
    <w:rsid w:val="004D1067"/>
    <w:rsid w:val="004D2CE3"/>
    <w:rsid w:val="004D518F"/>
    <w:rsid w:val="004D583E"/>
    <w:rsid w:val="004D5AB6"/>
    <w:rsid w:val="004D63ED"/>
    <w:rsid w:val="004D6627"/>
    <w:rsid w:val="004D70CB"/>
    <w:rsid w:val="004E199D"/>
    <w:rsid w:val="004F2EE5"/>
    <w:rsid w:val="004F5EA5"/>
    <w:rsid w:val="004F7B80"/>
    <w:rsid w:val="005019B5"/>
    <w:rsid w:val="00501D10"/>
    <w:rsid w:val="00502CCD"/>
    <w:rsid w:val="00504135"/>
    <w:rsid w:val="00504DFF"/>
    <w:rsid w:val="00511B4C"/>
    <w:rsid w:val="00513927"/>
    <w:rsid w:val="00520743"/>
    <w:rsid w:val="00521E63"/>
    <w:rsid w:val="00522D3F"/>
    <w:rsid w:val="005247AD"/>
    <w:rsid w:val="00525295"/>
    <w:rsid w:val="00526E29"/>
    <w:rsid w:val="00527549"/>
    <w:rsid w:val="00530707"/>
    <w:rsid w:val="005326B5"/>
    <w:rsid w:val="005335DF"/>
    <w:rsid w:val="00540C42"/>
    <w:rsid w:val="00541287"/>
    <w:rsid w:val="00543A72"/>
    <w:rsid w:val="005476DA"/>
    <w:rsid w:val="005478B4"/>
    <w:rsid w:val="00547EB7"/>
    <w:rsid w:val="005509C5"/>
    <w:rsid w:val="005537D4"/>
    <w:rsid w:val="00553B4C"/>
    <w:rsid w:val="0055515B"/>
    <w:rsid w:val="005607A4"/>
    <w:rsid w:val="00561948"/>
    <w:rsid w:val="0056208B"/>
    <w:rsid w:val="00564172"/>
    <w:rsid w:val="00565772"/>
    <w:rsid w:val="00567F0C"/>
    <w:rsid w:val="005755FC"/>
    <w:rsid w:val="00575C82"/>
    <w:rsid w:val="00576AD1"/>
    <w:rsid w:val="00577335"/>
    <w:rsid w:val="005808F3"/>
    <w:rsid w:val="00580A4D"/>
    <w:rsid w:val="005931C5"/>
    <w:rsid w:val="005935A7"/>
    <w:rsid w:val="00593696"/>
    <w:rsid w:val="00593BCF"/>
    <w:rsid w:val="005A21EF"/>
    <w:rsid w:val="005A22E6"/>
    <w:rsid w:val="005A247A"/>
    <w:rsid w:val="005A26F1"/>
    <w:rsid w:val="005A5027"/>
    <w:rsid w:val="005A64C0"/>
    <w:rsid w:val="005A6C7A"/>
    <w:rsid w:val="005A6D7C"/>
    <w:rsid w:val="005A7A50"/>
    <w:rsid w:val="005B07D5"/>
    <w:rsid w:val="005B5220"/>
    <w:rsid w:val="005B6712"/>
    <w:rsid w:val="005C5B18"/>
    <w:rsid w:val="005D044B"/>
    <w:rsid w:val="005D35B8"/>
    <w:rsid w:val="005D385C"/>
    <w:rsid w:val="005D45C6"/>
    <w:rsid w:val="005D62BD"/>
    <w:rsid w:val="005D79E5"/>
    <w:rsid w:val="005E1524"/>
    <w:rsid w:val="005E34D8"/>
    <w:rsid w:val="005E44C2"/>
    <w:rsid w:val="005F0112"/>
    <w:rsid w:val="005F1A15"/>
    <w:rsid w:val="005F4E68"/>
    <w:rsid w:val="005F6631"/>
    <w:rsid w:val="005F7B19"/>
    <w:rsid w:val="00601EA1"/>
    <w:rsid w:val="00603E75"/>
    <w:rsid w:val="00604298"/>
    <w:rsid w:val="006108D5"/>
    <w:rsid w:val="00613EC4"/>
    <w:rsid w:val="00613F55"/>
    <w:rsid w:val="00614002"/>
    <w:rsid w:val="00623E1D"/>
    <w:rsid w:val="00624F30"/>
    <w:rsid w:val="006258D4"/>
    <w:rsid w:val="006266EE"/>
    <w:rsid w:val="006270FE"/>
    <w:rsid w:val="0063271A"/>
    <w:rsid w:val="006338B4"/>
    <w:rsid w:val="006345A6"/>
    <w:rsid w:val="006352EC"/>
    <w:rsid w:val="00637024"/>
    <w:rsid w:val="00637813"/>
    <w:rsid w:val="00640F77"/>
    <w:rsid w:val="006426BB"/>
    <w:rsid w:val="00642FFC"/>
    <w:rsid w:val="0064339E"/>
    <w:rsid w:val="00643D90"/>
    <w:rsid w:val="00644A2F"/>
    <w:rsid w:val="00654165"/>
    <w:rsid w:val="00654502"/>
    <w:rsid w:val="00654A00"/>
    <w:rsid w:val="00657938"/>
    <w:rsid w:val="006602DD"/>
    <w:rsid w:val="006612B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80444"/>
    <w:rsid w:val="006848B2"/>
    <w:rsid w:val="006868ED"/>
    <w:rsid w:val="00692A03"/>
    <w:rsid w:val="00696D87"/>
    <w:rsid w:val="006A1E86"/>
    <w:rsid w:val="006A3147"/>
    <w:rsid w:val="006A5E44"/>
    <w:rsid w:val="006A69BD"/>
    <w:rsid w:val="006A6CEE"/>
    <w:rsid w:val="006B11B2"/>
    <w:rsid w:val="006B2F46"/>
    <w:rsid w:val="006B410D"/>
    <w:rsid w:val="006B7884"/>
    <w:rsid w:val="006C2861"/>
    <w:rsid w:val="006C3211"/>
    <w:rsid w:val="006C4FDB"/>
    <w:rsid w:val="006D1442"/>
    <w:rsid w:val="006D1A3B"/>
    <w:rsid w:val="006D210E"/>
    <w:rsid w:val="006D215D"/>
    <w:rsid w:val="006E13C6"/>
    <w:rsid w:val="006E3065"/>
    <w:rsid w:val="006E75FF"/>
    <w:rsid w:val="006E78B9"/>
    <w:rsid w:val="006E7DFE"/>
    <w:rsid w:val="006F1F8A"/>
    <w:rsid w:val="006F2768"/>
    <w:rsid w:val="006F27AE"/>
    <w:rsid w:val="006F58BB"/>
    <w:rsid w:val="00700FAB"/>
    <w:rsid w:val="0070554D"/>
    <w:rsid w:val="007064D0"/>
    <w:rsid w:val="00707B44"/>
    <w:rsid w:val="00710451"/>
    <w:rsid w:val="00710A9D"/>
    <w:rsid w:val="00710CC2"/>
    <w:rsid w:val="00710D9F"/>
    <w:rsid w:val="00714232"/>
    <w:rsid w:val="00714820"/>
    <w:rsid w:val="00721607"/>
    <w:rsid w:val="00722E09"/>
    <w:rsid w:val="00726D57"/>
    <w:rsid w:val="007273B2"/>
    <w:rsid w:val="00731738"/>
    <w:rsid w:val="0073482C"/>
    <w:rsid w:val="007349B2"/>
    <w:rsid w:val="00735166"/>
    <w:rsid w:val="00742414"/>
    <w:rsid w:val="0074281A"/>
    <w:rsid w:val="00744174"/>
    <w:rsid w:val="007458F9"/>
    <w:rsid w:val="00746AC4"/>
    <w:rsid w:val="00751F65"/>
    <w:rsid w:val="00760712"/>
    <w:rsid w:val="00763A30"/>
    <w:rsid w:val="0076456E"/>
    <w:rsid w:val="0076505C"/>
    <w:rsid w:val="00773760"/>
    <w:rsid w:val="007739AF"/>
    <w:rsid w:val="007743E4"/>
    <w:rsid w:val="00780297"/>
    <w:rsid w:val="0078119B"/>
    <w:rsid w:val="00783A27"/>
    <w:rsid w:val="00784934"/>
    <w:rsid w:val="007857C1"/>
    <w:rsid w:val="00785F81"/>
    <w:rsid w:val="007864EE"/>
    <w:rsid w:val="00787081"/>
    <w:rsid w:val="007875BB"/>
    <w:rsid w:val="0079100D"/>
    <w:rsid w:val="00794A6F"/>
    <w:rsid w:val="00796B43"/>
    <w:rsid w:val="00797EB3"/>
    <w:rsid w:val="007A1498"/>
    <w:rsid w:val="007A15EB"/>
    <w:rsid w:val="007A2225"/>
    <w:rsid w:val="007A49BB"/>
    <w:rsid w:val="007A7603"/>
    <w:rsid w:val="007B05C6"/>
    <w:rsid w:val="007B31E9"/>
    <w:rsid w:val="007B424E"/>
    <w:rsid w:val="007B5391"/>
    <w:rsid w:val="007C0964"/>
    <w:rsid w:val="007C45A0"/>
    <w:rsid w:val="007C5632"/>
    <w:rsid w:val="007C67DC"/>
    <w:rsid w:val="007D101A"/>
    <w:rsid w:val="007D18C4"/>
    <w:rsid w:val="007D1A35"/>
    <w:rsid w:val="007D5067"/>
    <w:rsid w:val="007D7495"/>
    <w:rsid w:val="007E0D91"/>
    <w:rsid w:val="007E1730"/>
    <w:rsid w:val="007E3D4B"/>
    <w:rsid w:val="007E4E34"/>
    <w:rsid w:val="007E4E65"/>
    <w:rsid w:val="007E7088"/>
    <w:rsid w:val="007F18EA"/>
    <w:rsid w:val="007F1B43"/>
    <w:rsid w:val="007F266D"/>
    <w:rsid w:val="007F33AA"/>
    <w:rsid w:val="007F5D52"/>
    <w:rsid w:val="00800B64"/>
    <w:rsid w:val="0080273C"/>
    <w:rsid w:val="00803CE9"/>
    <w:rsid w:val="00804760"/>
    <w:rsid w:val="0080481B"/>
    <w:rsid w:val="0080554D"/>
    <w:rsid w:val="0080645E"/>
    <w:rsid w:val="00811F87"/>
    <w:rsid w:val="00813767"/>
    <w:rsid w:val="008162BE"/>
    <w:rsid w:val="008220E9"/>
    <w:rsid w:val="008227B1"/>
    <w:rsid w:val="00822A2E"/>
    <w:rsid w:val="00823030"/>
    <w:rsid w:val="00823145"/>
    <w:rsid w:val="0082733C"/>
    <w:rsid w:val="0083149D"/>
    <w:rsid w:val="0083321A"/>
    <w:rsid w:val="00834467"/>
    <w:rsid w:val="00834E58"/>
    <w:rsid w:val="00841698"/>
    <w:rsid w:val="00843F53"/>
    <w:rsid w:val="008464BB"/>
    <w:rsid w:val="00850677"/>
    <w:rsid w:val="00850C48"/>
    <w:rsid w:val="00853AD5"/>
    <w:rsid w:val="00855700"/>
    <w:rsid w:val="00856B9B"/>
    <w:rsid w:val="008573F0"/>
    <w:rsid w:val="00860D29"/>
    <w:rsid w:val="0086392C"/>
    <w:rsid w:val="00864973"/>
    <w:rsid w:val="008657ED"/>
    <w:rsid w:val="008660D3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4F1E"/>
    <w:rsid w:val="00876F03"/>
    <w:rsid w:val="00877082"/>
    <w:rsid w:val="008839C1"/>
    <w:rsid w:val="008858A8"/>
    <w:rsid w:val="00885E21"/>
    <w:rsid w:val="008861FE"/>
    <w:rsid w:val="008961E2"/>
    <w:rsid w:val="00896618"/>
    <w:rsid w:val="008A0D02"/>
    <w:rsid w:val="008A1B90"/>
    <w:rsid w:val="008A46F6"/>
    <w:rsid w:val="008A4724"/>
    <w:rsid w:val="008A55EB"/>
    <w:rsid w:val="008A6A25"/>
    <w:rsid w:val="008A7541"/>
    <w:rsid w:val="008B30AB"/>
    <w:rsid w:val="008B31EF"/>
    <w:rsid w:val="008B407F"/>
    <w:rsid w:val="008B51B7"/>
    <w:rsid w:val="008B6434"/>
    <w:rsid w:val="008B7FB1"/>
    <w:rsid w:val="008C02E0"/>
    <w:rsid w:val="008C1143"/>
    <w:rsid w:val="008C2883"/>
    <w:rsid w:val="008C33E3"/>
    <w:rsid w:val="008C35C5"/>
    <w:rsid w:val="008C3A9D"/>
    <w:rsid w:val="008C401B"/>
    <w:rsid w:val="008C75CA"/>
    <w:rsid w:val="008D471F"/>
    <w:rsid w:val="008D51DA"/>
    <w:rsid w:val="008D5C55"/>
    <w:rsid w:val="008D79F6"/>
    <w:rsid w:val="008E06D1"/>
    <w:rsid w:val="008E3DC9"/>
    <w:rsid w:val="008E4EF8"/>
    <w:rsid w:val="008E6551"/>
    <w:rsid w:val="008E6635"/>
    <w:rsid w:val="008E7AA4"/>
    <w:rsid w:val="008E7D27"/>
    <w:rsid w:val="008F4108"/>
    <w:rsid w:val="008F41EB"/>
    <w:rsid w:val="008F67AD"/>
    <w:rsid w:val="00903600"/>
    <w:rsid w:val="009052C5"/>
    <w:rsid w:val="00910F9B"/>
    <w:rsid w:val="00912058"/>
    <w:rsid w:val="00913E1F"/>
    <w:rsid w:val="0091613D"/>
    <w:rsid w:val="0091712B"/>
    <w:rsid w:val="00920996"/>
    <w:rsid w:val="00921992"/>
    <w:rsid w:val="00921E3D"/>
    <w:rsid w:val="009223DE"/>
    <w:rsid w:val="00922ECA"/>
    <w:rsid w:val="00923041"/>
    <w:rsid w:val="00923F0B"/>
    <w:rsid w:val="00924410"/>
    <w:rsid w:val="009247FB"/>
    <w:rsid w:val="009267AD"/>
    <w:rsid w:val="009309AE"/>
    <w:rsid w:val="00935939"/>
    <w:rsid w:val="009366B1"/>
    <w:rsid w:val="00937890"/>
    <w:rsid w:val="00940DD6"/>
    <w:rsid w:val="00942440"/>
    <w:rsid w:val="00942785"/>
    <w:rsid w:val="009456F0"/>
    <w:rsid w:val="00946C90"/>
    <w:rsid w:val="00952E61"/>
    <w:rsid w:val="00953FF0"/>
    <w:rsid w:val="009542E3"/>
    <w:rsid w:val="009554F5"/>
    <w:rsid w:val="0095570D"/>
    <w:rsid w:val="009565A2"/>
    <w:rsid w:val="009622BD"/>
    <w:rsid w:val="00964157"/>
    <w:rsid w:val="009666CA"/>
    <w:rsid w:val="0096737B"/>
    <w:rsid w:val="00967ABF"/>
    <w:rsid w:val="00970E37"/>
    <w:rsid w:val="00972C6E"/>
    <w:rsid w:val="00974393"/>
    <w:rsid w:val="00974E39"/>
    <w:rsid w:val="00975763"/>
    <w:rsid w:val="0098034E"/>
    <w:rsid w:val="0098325D"/>
    <w:rsid w:val="009849FE"/>
    <w:rsid w:val="00987847"/>
    <w:rsid w:val="00987B92"/>
    <w:rsid w:val="009901A3"/>
    <w:rsid w:val="00995DD7"/>
    <w:rsid w:val="009A2D4C"/>
    <w:rsid w:val="009A3319"/>
    <w:rsid w:val="009A4F2F"/>
    <w:rsid w:val="009B0762"/>
    <w:rsid w:val="009B22C0"/>
    <w:rsid w:val="009B4B4D"/>
    <w:rsid w:val="009C06B5"/>
    <w:rsid w:val="009C120A"/>
    <w:rsid w:val="009C2AB7"/>
    <w:rsid w:val="009C3567"/>
    <w:rsid w:val="009C56AC"/>
    <w:rsid w:val="009C7D73"/>
    <w:rsid w:val="009D13D0"/>
    <w:rsid w:val="009D2848"/>
    <w:rsid w:val="009D346E"/>
    <w:rsid w:val="009D7376"/>
    <w:rsid w:val="009D76A7"/>
    <w:rsid w:val="009E0A41"/>
    <w:rsid w:val="009E2523"/>
    <w:rsid w:val="009E2935"/>
    <w:rsid w:val="009E4FDB"/>
    <w:rsid w:val="009E5B19"/>
    <w:rsid w:val="009F21DA"/>
    <w:rsid w:val="009F2A68"/>
    <w:rsid w:val="009F2EB4"/>
    <w:rsid w:val="009F4A5A"/>
    <w:rsid w:val="009F52A8"/>
    <w:rsid w:val="00A004CB"/>
    <w:rsid w:val="00A035D7"/>
    <w:rsid w:val="00A0364E"/>
    <w:rsid w:val="00A05C19"/>
    <w:rsid w:val="00A138E8"/>
    <w:rsid w:val="00A15034"/>
    <w:rsid w:val="00A1660B"/>
    <w:rsid w:val="00A25A2F"/>
    <w:rsid w:val="00A25B04"/>
    <w:rsid w:val="00A2612D"/>
    <w:rsid w:val="00A26CF5"/>
    <w:rsid w:val="00A314E0"/>
    <w:rsid w:val="00A31E48"/>
    <w:rsid w:val="00A34B88"/>
    <w:rsid w:val="00A36461"/>
    <w:rsid w:val="00A36645"/>
    <w:rsid w:val="00A40290"/>
    <w:rsid w:val="00A41677"/>
    <w:rsid w:val="00A42DF4"/>
    <w:rsid w:val="00A468A9"/>
    <w:rsid w:val="00A46FC2"/>
    <w:rsid w:val="00A476C0"/>
    <w:rsid w:val="00A50B38"/>
    <w:rsid w:val="00A51EE2"/>
    <w:rsid w:val="00A541D0"/>
    <w:rsid w:val="00A554AD"/>
    <w:rsid w:val="00A56435"/>
    <w:rsid w:val="00A5762C"/>
    <w:rsid w:val="00A62D1F"/>
    <w:rsid w:val="00A655CC"/>
    <w:rsid w:val="00A66A15"/>
    <w:rsid w:val="00A73EFB"/>
    <w:rsid w:val="00A74CBD"/>
    <w:rsid w:val="00A761AA"/>
    <w:rsid w:val="00A83839"/>
    <w:rsid w:val="00A852F8"/>
    <w:rsid w:val="00A8610E"/>
    <w:rsid w:val="00A87A41"/>
    <w:rsid w:val="00A9073A"/>
    <w:rsid w:val="00A91A71"/>
    <w:rsid w:val="00A948B7"/>
    <w:rsid w:val="00A9497D"/>
    <w:rsid w:val="00A9565B"/>
    <w:rsid w:val="00A95B4B"/>
    <w:rsid w:val="00A95D24"/>
    <w:rsid w:val="00A96AF5"/>
    <w:rsid w:val="00AA0347"/>
    <w:rsid w:val="00AB01BE"/>
    <w:rsid w:val="00AB032D"/>
    <w:rsid w:val="00AB1C8D"/>
    <w:rsid w:val="00AB24DE"/>
    <w:rsid w:val="00AB2920"/>
    <w:rsid w:val="00AB40B1"/>
    <w:rsid w:val="00AB7F0C"/>
    <w:rsid w:val="00AC08FA"/>
    <w:rsid w:val="00AC106D"/>
    <w:rsid w:val="00AC2044"/>
    <w:rsid w:val="00AC20EF"/>
    <w:rsid w:val="00AC35D0"/>
    <w:rsid w:val="00AC3C62"/>
    <w:rsid w:val="00AC5056"/>
    <w:rsid w:val="00AC5FEA"/>
    <w:rsid w:val="00AC65A5"/>
    <w:rsid w:val="00AC6AE8"/>
    <w:rsid w:val="00AC7DE0"/>
    <w:rsid w:val="00AC7FBB"/>
    <w:rsid w:val="00AD0B8D"/>
    <w:rsid w:val="00AD2319"/>
    <w:rsid w:val="00AE0D69"/>
    <w:rsid w:val="00AE2FF3"/>
    <w:rsid w:val="00AE63EF"/>
    <w:rsid w:val="00AE68C3"/>
    <w:rsid w:val="00AF25B6"/>
    <w:rsid w:val="00AF39A2"/>
    <w:rsid w:val="00B00638"/>
    <w:rsid w:val="00B06B9A"/>
    <w:rsid w:val="00B07F11"/>
    <w:rsid w:val="00B10122"/>
    <w:rsid w:val="00B13250"/>
    <w:rsid w:val="00B146AB"/>
    <w:rsid w:val="00B166C6"/>
    <w:rsid w:val="00B2034C"/>
    <w:rsid w:val="00B216DB"/>
    <w:rsid w:val="00B22312"/>
    <w:rsid w:val="00B239DC"/>
    <w:rsid w:val="00B25A62"/>
    <w:rsid w:val="00B317F5"/>
    <w:rsid w:val="00B31D69"/>
    <w:rsid w:val="00B32FC5"/>
    <w:rsid w:val="00B34061"/>
    <w:rsid w:val="00B34AE8"/>
    <w:rsid w:val="00B35484"/>
    <w:rsid w:val="00B3601D"/>
    <w:rsid w:val="00B37248"/>
    <w:rsid w:val="00B410F7"/>
    <w:rsid w:val="00B41627"/>
    <w:rsid w:val="00B42458"/>
    <w:rsid w:val="00B427A3"/>
    <w:rsid w:val="00B44446"/>
    <w:rsid w:val="00B44583"/>
    <w:rsid w:val="00B44DC8"/>
    <w:rsid w:val="00B44E83"/>
    <w:rsid w:val="00B4579C"/>
    <w:rsid w:val="00B46C24"/>
    <w:rsid w:val="00B5188C"/>
    <w:rsid w:val="00B542C9"/>
    <w:rsid w:val="00B57BE8"/>
    <w:rsid w:val="00B61217"/>
    <w:rsid w:val="00B6221D"/>
    <w:rsid w:val="00B643D8"/>
    <w:rsid w:val="00B657C0"/>
    <w:rsid w:val="00B72F5E"/>
    <w:rsid w:val="00B76583"/>
    <w:rsid w:val="00B822EB"/>
    <w:rsid w:val="00B828AD"/>
    <w:rsid w:val="00B82A2C"/>
    <w:rsid w:val="00B86D3E"/>
    <w:rsid w:val="00B91F6F"/>
    <w:rsid w:val="00B95FB4"/>
    <w:rsid w:val="00B9713B"/>
    <w:rsid w:val="00BA3787"/>
    <w:rsid w:val="00BA4D09"/>
    <w:rsid w:val="00BA723B"/>
    <w:rsid w:val="00BB4E11"/>
    <w:rsid w:val="00BB717D"/>
    <w:rsid w:val="00BC1025"/>
    <w:rsid w:val="00BC421C"/>
    <w:rsid w:val="00BC59E3"/>
    <w:rsid w:val="00BC5DDB"/>
    <w:rsid w:val="00BC62BF"/>
    <w:rsid w:val="00BC6890"/>
    <w:rsid w:val="00BD0AB5"/>
    <w:rsid w:val="00BD2CD1"/>
    <w:rsid w:val="00BD7CF0"/>
    <w:rsid w:val="00BE0E55"/>
    <w:rsid w:val="00BE1CFA"/>
    <w:rsid w:val="00BE2C23"/>
    <w:rsid w:val="00BE2E41"/>
    <w:rsid w:val="00BF11BF"/>
    <w:rsid w:val="00BF3C5F"/>
    <w:rsid w:val="00BF3F7C"/>
    <w:rsid w:val="00BF3FD1"/>
    <w:rsid w:val="00BF3FF7"/>
    <w:rsid w:val="00BF4626"/>
    <w:rsid w:val="00BF5B4E"/>
    <w:rsid w:val="00BF5CC5"/>
    <w:rsid w:val="00BF6C50"/>
    <w:rsid w:val="00C03CEA"/>
    <w:rsid w:val="00C0448B"/>
    <w:rsid w:val="00C04CFA"/>
    <w:rsid w:val="00C05092"/>
    <w:rsid w:val="00C12D2A"/>
    <w:rsid w:val="00C15CAB"/>
    <w:rsid w:val="00C17225"/>
    <w:rsid w:val="00C20146"/>
    <w:rsid w:val="00C2488A"/>
    <w:rsid w:val="00C25A88"/>
    <w:rsid w:val="00C26232"/>
    <w:rsid w:val="00C26F7D"/>
    <w:rsid w:val="00C30543"/>
    <w:rsid w:val="00C312EE"/>
    <w:rsid w:val="00C3268C"/>
    <w:rsid w:val="00C334FA"/>
    <w:rsid w:val="00C36949"/>
    <w:rsid w:val="00C36FD2"/>
    <w:rsid w:val="00C4431D"/>
    <w:rsid w:val="00C4665D"/>
    <w:rsid w:val="00C4735A"/>
    <w:rsid w:val="00C47B70"/>
    <w:rsid w:val="00C54A8A"/>
    <w:rsid w:val="00C54D21"/>
    <w:rsid w:val="00C601A7"/>
    <w:rsid w:val="00C60D1A"/>
    <w:rsid w:val="00C616A0"/>
    <w:rsid w:val="00C6315E"/>
    <w:rsid w:val="00C70C3A"/>
    <w:rsid w:val="00C75EDD"/>
    <w:rsid w:val="00C80457"/>
    <w:rsid w:val="00C80E55"/>
    <w:rsid w:val="00C833ED"/>
    <w:rsid w:val="00C85441"/>
    <w:rsid w:val="00C86E8A"/>
    <w:rsid w:val="00C950E4"/>
    <w:rsid w:val="00C95FF9"/>
    <w:rsid w:val="00C96C2A"/>
    <w:rsid w:val="00C978E3"/>
    <w:rsid w:val="00CA0A5C"/>
    <w:rsid w:val="00CA1CB7"/>
    <w:rsid w:val="00CA1E8F"/>
    <w:rsid w:val="00CA2A57"/>
    <w:rsid w:val="00CA5187"/>
    <w:rsid w:val="00CA702D"/>
    <w:rsid w:val="00CB1097"/>
    <w:rsid w:val="00CB4C6B"/>
    <w:rsid w:val="00CB5EDF"/>
    <w:rsid w:val="00CC1397"/>
    <w:rsid w:val="00CC260A"/>
    <w:rsid w:val="00CC39C7"/>
    <w:rsid w:val="00CC5766"/>
    <w:rsid w:val="00CC6699"/>
    <w:rsid w:val="00CC66CE"/>
    <w:rsid w:val="00CD155D"/>
    <w:rsid w:val="00CD4164"/>
    <w:rsid w:val="00CD4BE0"/>
    <w:rsid w:val="00CD6879"/>
    <w:rsid w:val="00CD69E8"/>
    <w:rsid w:val="00CD7536"/>
    <w:rsid w:val="00CD7A7C"/>
    <w:rsid w:val="00CE01E0"/>
    <w:rsid w:val="00CE05AD"/>
    <w:rsid w:val="00CE0CC9"/>
    <w:rsid w:val="00CE389F"/>
    <w:rsid w:val="00CE404C"/>
    <w:rsid w:val="00CE71CC"/>
    <w:rsid w:val="00CF1E52"/>
    <w:rsid w:val="00CF1EE7"/>
    <w:rsid w:val="00CF1FC0"/>
    <w:rsid w:val="00CF453E"/>
    <w:rsid w:val="00D02BF3"/>
    <w:rsid w:val="00D02F5C"/>
    <w:rsid w:val="00D04E7E"/>
    <w:rsid w:val="00D0609C"/>
    <w:rsid w:val="00D1388D"/>
    <w:rsid w:val="00D203DD"/>
    <w:rsid w:val="00D2130B"/>
    <w:rsid w:val="00D21BEB"/>
    <w:rsid w:val="00D21D35"/>
    <w:rsid w:val="00D2279C"/>
    <w:rsid w:val="00D2493E"/>
    <w:rsid w:val="00D24D1D"/>
    <w:rsid w:val="00D26814"/>
    <w:rsid w:val="00D26896"/>
    <w:rsid w:val="00D26BCF"/>
    <w:rsid w:val="00D26BD0"/>
    <w:rsid w:val="00D26E6D"/>
    <w:rsid w:val="00D31BDD"/>
    <w:rsid w:val="00D31CBC"/>
    <w:rsid w:val="00D3266F"/>
    <w:rsid w:val="00D3554B"/>
    <w:rsid w:val="00D3630A"/>
    <w:rsid w:val="00D41609"/>
    <w:rsid w:val="00D42455"/>
    <w:rsid w:val="00D42D20"/>
    <w:rsid w:val="00D50B0D"/>
    <w:rsid w:val="00D5284F"/>
    <w:rsid w:val="00D52C9D"/>
    <w:rsid w:val="00D53D48"/>
    <w:rsid w:val="00D553C9"/>
    <w:rsid w:val="00D55586"/>
    <w:rsid w:val="00D568D8"/>
    <w:rsid w:val="00D63BFA"/>
    <w:rsid w:val="00D64110"/>
    <w:rsid w:val="00D6422F"/>
    <w:rsid w:val="00D6623A"/>
    <w:rsid w:val="00D67A65"/>
    <w:rsid w:val="00D704DD"/>
    <w:rsid w:val="00D706B5"/>
    <w:rsid w:val="00D709AF"/>
    <w:rsid w:val="00D72928"/>
    <w:rsid w:val="00D7423B"/>
    <w:rsid w:val="00D806CB"/>
    <w:rsid w:val="00D81610"/>
    <w:rsid w:val="00D85B36"/>
    <w:rsid w:val="00D85D29"/>
    <w:rsid w:val="00D864B9"/>
    <w:rsid w:val="00D87FF5"/>
    <w:rsid w:val="00D91658"/>
    <w:rsid w:val="00D94962"/>
    <w:rsid w:val="00D96914"/>
    <w:rsid w:val="00D971AA"/>
    <w:rsid w:val="00D97F97"/>
    <w:rsid w:val="00DA4F93"/>
    <w:rsid w:val="00DA5AEF"/>
    <w:rsid w:val="00DA72DB"/>
    <w:rsid w:val="00DA7804"/>
    <w:rsid w:val="00DB1BC6"/>
    <w:rsid w:val="00DB2555"/>
    <w:rsid w:val="00DB3412"/>
    <w:rsid w:val="00DB36B5"/>
    <w:rsid w:val="00DB4286"/>
    <w:rsid w:val="00DB46FA"/>
    <w:rsid w:val="00DB72F0"/>
    <w:rsid w:val="00DB76A2"/>
    <w:rsid w:val="00DC09C0"/>
    <w:rsid w:val="00DC0B3B"/>
    <w:rsid w:val="00DC2126"/>
    <w:rsid w:val="00DC22CC"/>
    <w:rsid w:val="00DC4C4F"/>
    <w:rsid w:val="00DC7B3B"/>
    <w:rsid w:val="00DD1140"/>
    <w:rsid w:val="00DD2098"/>
    <w:rsid w:val="00DD35C7"/>
    <w:rsid w:val="00DD51ED"/>
    <w:rsid w:val="00DD7403"/>
    <w:rsid w:val="00DE11C3"/>
    <w:rsid w:val="00DE3457"/>
    <w:rsid w:val="00DE364F"/>
    <w:rsid w:val="00DE4015"/>
    <w:rsid w:val="00DE5508"/>
    <w:rsid w:val="00DE65D3"/>
    <w:rsid w:val="00DF222F"/>
    <w:rsid w:val="00DF7FB6"/>
    <w:rsid w:val="00E0019F"/>
    <w:rsid w:val="00E00EA3"/>
    <w:rsid w:val="00E01445"/>
    <w:rsid w:val="00E12CA4"/>
    <w:rsid w:val="00E13B94"/>
    <w:rsid w:val="00E14646"/>
    <w:rsid w:val="00E15DFA"/>
    <w:rsid w:val="00E2099E"/>
    <w:rsid w:val="00E217A2"/>
    <w:rsid w:val="00E22291"/>
    <w:rsid w:val="00E24093"/>
    <w:rsid w:val="00E26529"/>
    <w:rsid w:val="00E26FB1"/>
    <w:rsid w:val="00E344C0"/>
    <w:rsid w:val="00E34782"/>
    <w:rsid w:val="00E34A96"/>
    <w:rsid w:val="00E35A5F"/>
    <w:rsid w:val="00E35D89"/>
    <w:rsid w:val="00E370FC"/>
    <w:rsid w:val="00E3783D"/>
    <w:rsid w:val="00E435CF"/>
    <w:rsid w:val="00E46DA7"/>
    <w:rsid w:val="00E5351C"/>
    <w:rsid w:val="00E54857"/>
    <w:rsid w:val="00E55168"/>
    <w:rsid w:val="00E56002"/>
    <w:rsid w:val="00E56277"/>
    <w:rsid w:val="00E602BF"/>
    <w:rsid w:val="00E60BDC"/>
    <w:rsid w:val="00E61AEF"/>
    <w:rsid w:val="00E62141"/>
    <w:rsid w:val="00E647FE"/>
    <w:rsid w:val="00E67418"/>
    <w:rsid w:val="00E73E70"/>
    <w:rsid w:val="00E744DC"/>
    <w:rsid w:val="00E813BF"/>
    <w:rsid w:val="00E851B0"/>
    <w:rsid w:val="00E85264"/>
    <w:rsid w:val="00E85973"/>
    <w:rsid w:val="00E902FC"/>
    <w:rsid w:val="00E934A0"/>
    <w:rsid w:val="00EA2783"/>
    <w:rsid w:val="00EA39C3"/>
    <w:rsid w:val="00EA6D75"/>
    <w:rsid w:val="00EB143C"/>
    <w:rsid w:val="00EB2F10"/>
    <w:rsid w:val="00EC14F3"/>
    <w:rsid w:val="00EC1E0E"/>
    <w:rsid w:val="00EC2CF0"/>
    <w:rsid w:val="00EC4208"/>
    <w:rsid w:val="00EC79DD"/>
    <w:rsid w:val="00ED488E"/>
    <w:rsid w:val="00ED5E0C"/>
    <w:rsid w:val="00ED5E14"/>
    <w:rsid w:val="00EE11B4"/>
    <w:rsid w:val="00EE1349"/>
    <w:rsid w:val="00EE3B2E"/>
    <w:rsid w:val="00EE4CA2"/>
    <w:rsid w:val="00EF0413"/>
    <w:rsid w:val="00EF0837"/>
    <w:rsid w:val="00EF0D4E"/>
    <w:rsid w:val="00EF1F94"/>
    <w:rsid w:val="00EF4060"/>
    <w:rsid w:val="00EF40F9"/>
    <w:rsid w:val="00EF45BF"/>
    <w:rsid w:val="00EF540A"/>
    <w:rsid w:val="00EF7708"/>
    <w:rsid w:val="00F02981"/>
    <w:rsid w:val="00F0330D"/>
    <w:rsid w:val="00F05FC0"/>
    <w:rsid w:val="00F074BA"/>
    <w:rsid w:val="00F115C0"/>
    <w:rsid w:val="00F11909"/>
    <w:rsid w:val="00F13649"/>
    <w:rsid w:val="00F13992"/>
    <w:rsid w:val="00F161EA"/>
    <w:rsid w:val="00F201DF"/>
    <w:rsid w:val="00F20679"/>
    <w:rsid w:val="00F22C92"/>
    <w:rsid w:val="00F23A5E"/>
    <w:rsid w:val="00F278D7"/>
    <w:rsid w:val="00F30141"/>
    <w:rsid w:val="00F31A41"/>
    <w:rsid w:val="00F40201"/>
    <w:rsid w:val="00F5100E"/>
    <w:rsid w:val="00F52ACC"/>
    <w:rsid w:val="00F53BA0"/>
    <w:rsid w:val="00F57202"/>
    <w:rsid w:val="00F6100A"/>
    <w:rsid w:val="00F64AAB"/>
    <w:rsid w:val="00F67877"/>
    <w:rsid w:val="00F7048F"/>
    <w:rsid w:val="00F705C2"/>
    <w:rsid w:val="00F73A91"/>
    <w:rsid w:val="00F75948"/>
    <w:rsid w:val="00F76A51"/>
    <w:rsid w:val="00F83B11"/>
    <w:rsid w:val="00F84356"/>
    <w:rsid w:val="00F85062"/>
    <w:rsid w:val="00F858E7"/>
    <w:rsid w:val="00F860C7"/>
    <w:rsid w:val="00F86E16"/>
    <w:rsid w:val="00F8778A"/>
    <w:rsid w:val="00F9126D"/>
    <w:rsid w:val="00F918F3"/>
    <w:rsid w:val="00F960DC"/>
    <w:rsid w:val="00F96365"/>
    <w:rsid w:val="00FA0941"/>
    <w:rsid w:val="00FA11BB"/>
    <w:rsid w:val="00FA1772"/>
    <w:rsid w:val="00FA1B4F"/>
    <w:rsid w:val="00FA41AF"/>
    <w:rsid w:val="00FA4A8D"/>
    <w:rsid w:val="00FA65B9"/>
    <w:rsid w:val="00FA7355"/>
    <w:rsid w:val="00FB06D0"/>
    <w:rsid w:val="00FB35AC"/>
    <w:rsid w:val="00FB434B"/>
    <w:rsid w:val="00FB5348"/>
    <w:rsid w:val="00FB64B6"/>
    <w:rsid w:val="00FB6D3F"/>
    <w:rsid w:val="00FB7C0F"/>
    <w:rsid w:val="00FB7E45"/>
    <w:rsid w:val="00FC0526"/>
    <w:rsid w:val="00FC19FD"/>
    <w:rsid w:val="00FC25B7"/>
    <w:rsid w:val="00FC61D2"/>
    <w:rsid w:val="00FC6466"/>
    <w:rsid w:val="00FC6C3D"/>
    <w:rsid w:val="00FC7945"/>
    <w:rsid w:val="00FD13AB"/>
    <w:rsid w:val="00FD2271"/>
    <w:rsid w:val="00FD2816"/>
    <w:rsid w:val="00FD2849"/>
    <w:rsid w:val="00FD3B79"/>
    <w:rsid w:val="00FD6EDF"/>
    <w:rsid w:val="00FE0136"/>
    <w:rsid w:val="00FE19F7"/>
    <w:rsid w:val="00FE1A84"/>
    <w:rsid w:val="00FE1B0B"/>
    <w:rsid w:val="00FE21FD"/>
    <w:rsid w:val="00FE2619"/>
    <w:rsid w:val="00FE2C50"/>
    <w:rsid w:val="00FE486A"/>
    <w:rsid w:val="00FE6463"/>
    <w:rsid w:val="00FE704B"/>
    <w:rsid w:val="00FF1D22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</TotalTime>
  <Pages>5</Pages>
  <Words>1356</Words>
  <Characters>8486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9823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15</cp:revision>
  <cp:lastPrinted>2023-03-29T20:53:00Z</cp:lastPrinted>
  <dcterms:created xsi:type="dcterms:W3CDTF">2024-08-29T22:41:00Z</dcterms:created>
  <dcterms:modified xsi:type="dcterms:W3CDTF">2024-10-14T16:01:00Z</dcterms:modified>
</cp:coreProperties>
</file>